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976" w:type="dxa"/>
        <w:tblInd w:w="6771" w:type="dxa"/>
        <w:tblLook w:val="00A0"/>
      </w:tblPr>
      <w:tblGrid>
        <w:gridCol w:w="2976"/>
      </w:tblGrid>
      <w:tr w:rsidR="0051254E" w:rsidRPr="00371815" w:rsidTr="004F243C">
        <w:trPr>
          <w:trHeight w:val="1560"/>
        </w:trPr>
        <w:tc>
          <w:tcPr>
            <w:tcW w:w="2976" w:type="dxa"/>
          </w:tcPr>
          <w:p w:rsidR="0051254E" w:rsidRPr="006A6255" w:rsidRDefault="0051254E" w:rsidP="00EF6150">
            <w:pPr>
              <w:pStyle w:val="BodyText"/>
              <w:ind w:right="141"/>
              <w:jc w:val="right"/>
              <w:rPr>
                <w:i w:val="0"/>
                <w:sz w:val="24"/>
              </w:rPr>
            </w:pPr>
            <w:r w:rsidRPr="006A6255">
              <w:rPr>
                <w:i w:val="0"/>
                <w:sz w:val="24"/>
              </w:rPr>
              <w:t xml:space="preserve">Приложение № </w:t>
            </w:r>
            <w:r>
              <w:rPr>
                <w:i w:val="0"/>
                <w:sz w:val="24"/>
              </w:rPr>
              <w:t>11</w:t>
            </w:r>
          </w:p>
          <w:p w:rsidR="0051254E" w:rsidRPr="00DA2240" w:rsidRDefault="0051254E" w:rsidP="00BD5686">
            <w:pPr>
              <w:pStyle w:val="1"/>
              <w:jc w:val="both"/>
              <w:rPr>
                <w:sz w:val="20"/>
              </w:rPr>
            </w:pPr>
            <w:r>
              <w:rPr>
                <w:sz w:val="20"/>
              </w:rPr>
              <w:t>к решению</w:t>
            </w:r>
            <w:r>
              <w:rPr>
                <w:sz w:val="24"/>
              </w:rPr>
              <w:t xml:space="preserve"> </w:t>
            </w:r>
            <w:r w:rsidRPr="00DA2240">
              <w:rPr>
                <w:sz w:val="20"/>
              </w:rPr>
              <w:t xml:space="preserve">Совета </w:t>
            </w:r>
            <w:r>
              <w:rPr>
                <w:sz w:val="20"/>
              </w:rPr>
              <w:t>пгт Акс</w:t>
            </w:r>
            <w:r>
              <w:rPr>
                <w:sz w:val="20"/>
              </w:rPr>
              <w:t>у</w:t>
            </w:r>
            <w:r>
              <w:rPr>
                <w:sz w:val="20"/>
              </w:rPr>
              <w:t>баево «</w:t>
            </w:r>
            <w:r w:rsidRPr="00DA2240">
              <w:rPr>
                <w:sz w:val="20"/>
              </w:rPr>
              <w:t>О</w:t>
            </w:r>
            <w:r>
              <w:rPr>
                <w:sz w:val="20"/>
              </w:rPr>
              <w:t xml:space="preserve"> </w:t>
            </w:r>
            <w:r w:rsidRPr="00DA2240">
              <w:rPr>
                <w:sz w:val="20"/>
              </w:rPr>
              <w:t>бюджет</w:t>
            </w:r>
            <w:r>
              <w:rPr>
                <w:sz w:val="20"/>
              </w:rPr>
              <w:t>е</w:t>
            </w:r>
            <w:r w:rsidRPr="00DA2240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 w:rsidRPr="00DA2240">
              <w:rPr>
                <w:sz w:val="20"/>
              </w:rPr>
              <w:t xml:space="preserve"> </w:t>
            </w:r>
            <w:r>
              <w:rPr>
                <w:sz w:val="20"/>
              </w:rPr>
              <w:t>муниц</w:t>
            </w:r>
            <w:r>
              <w:rPr>
                <w:sz w:val="20"/>
              </w:rPr>
              <w:t>и</w:t>
            </w:r>
            <w:r>
              <w:rPr>
                <w:sz w:val="20"/>
              </w:rPr>
              <w:t>пального образования «Поселок  городского типа Аксубаево»</w:t>
            </w:r>
          </w:p>
          <w:p w:rsidR="0051254E" w:rsidRDefault="0051254E" w:rsidP="00BD5686">
            <w:pPr>
              <w:pStyle w:val="1"/>
              <w:spacing w:line="160" w:lineRule="atLeast"/>
              <w:rPr>
                <w:sz w:val="20"/>
              </w:rPr>
            </w:pPr>
            <w:r>
              <w:rPr>
                <w:sz w:val="20"/>
              </w:rPr>
              <w:t xml:space="preserve"> Аксубаевского муниципальн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го района на 2019 год и на пл</w:t>
            </w:r>
            <w:r>
              <w:rPr>
                <w:sz w:val="20"/>
              </w:rPr>
              <w:t>а</w:t>
            </w:r>
            <w:r>
              <w:rPr>
                <w:sz w:val="20"/>
              </w:rPr>
              <w:t>новый период 2020 и 2021 г</w:t>
            </w:r>
            <w:r>
              <w:rPr>
                <w:sz w:val="20"/>
              </w:rPr>
              <w:t>о</w:t>
            </w:r>
            <w:r>
              <w:rPr>
                <w:sz w:val="20"/>
              </w:rPr>
              <w:t>ды»</w:t>
            </w:r>
          </w:p>
          <w:p w:rsidR="0051254E" w:rsidRPr="00B97EA4" w:rsidRDefault="0051254E" w:rsidP="008C0CC0">
            <w:pPr>
              <w:spacing w:after="0" w:line="240" w:lineRule="auto"/>
              <w:ind w:right="-55"/>
              <w:rPr>
                <w:rFonts w:ascii="Times New Roman" w:hAnsi="Times New Roman"/>
                <w:sz w:val="24"/>
                <w:szCs w:val="24"/>
              </w:rPr>
            </w:pPr>
            <w:r w:rsidRPr="00B97EA4">
              <w:rPr>
                <w:rFonts w:ascii="Times New Roman" w:hAnsi="Times New Roman"/>
                <w:sz w:val="20"/>
              </w:rPr>
              <w:t>№   от               201</w:t>
            </w:r>
            <w:r>
              <w:rPr>
                <w:rFonts w:ascii="Times New Roman" w:hAnsi="Times New Roman"/>
                <w:sz w:val="20"/>
              </w:rPr>
              <w:t>8</w:t>
            </w:r>
            <w:r w:rsidRPr="00B97EA4">
              <w:rPr>
                <w:rFonts w:ascii="Times New Roman" w:hAnsi="Times New Roman"/>
                <w:sz w:val="20"/>
              </w:rPr>
              <w:t xml:space="preserve"> года</w:t>
            </w:r>
          </w:p>
        </w:tc>
      </w:tr>
    </w:tbl>
    <w:p w:rsidR="0051254E" w:rsidRPr="00183A23" w:rsidRDefault="0051254E" w:rsidP="00183A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1254E" w:rsidRPr="00BD5686" w:rsidRDefault="0051254E" w:rsidP="004F2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D5686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</w:t>
      </w:r>
    </w:p>
    <w:p w:rsidR="0051254E" w:rsidRPr="00BD5686" w:rsidRDefault="0051254E" w:rsidP="00BD5686">
      <w:pPr>
        <w:pStyle w:val="BodyText"/>
        <w:jc w:val="center"/>
        <w:rPr>
          <w:i w:val="0"/>
          <w:sz w:val="28"/>
          <w:szCs w:val="28"/>
        </w:rPr>
      </w:pPr>
      <w:r w:rsidRPr="00BD5686">
        <w:rPr>
          <w:i w:val="0"/>
          <w:sz w:val="28"/>
          <w:szCs w:val="28"/>
        </w:rPr>
        <w:t>(муниципальным  программам бюджета муниципального образования</w:t>
      </w:r>
    </w:p>
    <w:p w:rsidR="0051254E" w:rsidRPr="00BD5686" w:rsidRDefault="0051254E" w:rsidP="00BD5686">
      <w:pPr>
        <w:pStyle w:val="BodyText"/>
        <w:jc w:val="center"/>
      </w:pPr>
      <w:r w:rsidRPr="00BD5686">
        <w:rPr>
          <w:i w:val="0"/>
          <w:sz w:val="28"/>
          <w:szCs w:val="28"/>
        </w:rPr>
        <w:t xml:space="preserve"> «Поселок  городского типа Аксубаево»Аксубаевского муниципального ра</w:t>
      </w:r>
      <w:r w:rsidRPr="00BD5686">
        <w:rPr>
          <w:i w:val="0"/>
          <w:sz w:val="28"/>
          <w:szCs w:val="28"/>
        </w:rPr>
        <w:t>й</w:t>
      </w:r>
      <w:r w:rsidRPr="00BD5686">
        <w:rPr>
          <w:i w:val="0"/>
          <w:sz w:val="28"/>
          <w:szCs w:val="28"/>
        </w:rPr>
        <w:t>она и непрограммным направлениям деятельности), группам видов расходов, разделам, подразделам классификации расходов бюджетов бюджета муниц</w:t>
      </w:r>
      <w:r w:rsidRPr="00BD5686">
        <w:rPr>
          <w:i w:val="0"/>
          <w:sz w:val="28"/>
          <w:szCs w:val="28"/>
        </w:rPr>
        <w:t>и</w:t>
      </w:r>
      <w:r w:rsidRPr="00BD5686">
        <w:rPr>
          <w:i w:val="0"/>
          <w:sz w:val="28"/>
          <w:szCs w:val="28"/>
        </w:rPr>
        <w:t>пального образования</w:t>
      </w:r>
      <w:r>
        <w:rPr>
          <w:i w:val="0"/>
          <w:sz w:val="28"/>
          <w:szCs w:val="28"/>
        </w:rPr>
        <w:t xml:space="preserve"> </w:t>
      </w:r>
      <w:r w:rsidRPr="00BD5686">
        <w:rPr>
          <w:i w:val="0"/>
          <w:sz w:val="28"/>
          <w:szCs w:val="28"/>
        </w:rPr>
        <w:t xml:space="preserve"> «Поселок  городского типа Аксубаево»Аксубаевского муниципального района на 2019год</w:t>
      </w:r>
    </w:p>
    <w:p w:rsidR="0051254E" w:rsidRPr="00183A23" w:rsidRDefault="0051254E" w:rsidP="00183A2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254E" w:rsidRPr="00183A23" w:rsidRDefault="0051254E" w:rsidP="00183A23">
      <w:pPr>
        <w:spacing w:after="0" w:line="240" w:lineRule="auto"/>
        <w:ind w:right="-284"/>
        <w:jc w:val="right"/>
        <w:rPr>
          <w:rFonts w:ascii="Times New Roman" w:hAnsi="Times New Roman"/>
          <w:sz w:val="24"/>
          <w:szCs w:val="24"/>
        </w:rPr>
      </w:pPr>
      <w:r w:rsidRPr="00183A23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0316" w:type="dxa"/>
        <w:tblInd w:w="-459" w:type="dxa"/>
        <w:tblLook w:val="00A0"/>
      </w:tblPr>
      <w:tblGrid>
        <w:gridCol w:w="4671"/>
        <w:gridCol w:w="1838"/>
        <w:gridCol w:w="1015"/>
        <w:gridCol w:w="516"/>
        <w:gridCol w:w="523"/>
        <w:gridCol w:w="1753"/>
      </w:tblGrid>
      <w:tr w:rsidR="0051254E" w:rsidRPr="00371815" w:rsidTr="00FA0459">
        <w:trPr>
          <w:trHeight w:val="396"/>
          <w:tblHeader/>
        </w:trPr>
        <w:tc>
          <w:tcPr>
            <w:tcW w:w="4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4E" w:rsidRPr="004C4EEA" w:rsidRDefault="0051254E" w:rsidP="00D83496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4E" w:rsidRPr="004C4EEA" w:rsidRDefault="0051254E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4E" w:rsidRPr="004C4EEA" w:rsidRDefault="0051254E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4E" w:rsidRPr="004C4EEA" w:rsidRDefault="0051254E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4E" w:rsidRPr="004C4EEA" w:rsidRDefault="0051254E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4E" w:rsidRPr="004C4EEA" w:rsidRDefault="0051254E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C4EE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51254E" w:rsidRPr="00371815" w:rsidTr="00FA0459">
        <w:trPr>
          <w:trHeight w:val="396"/>
          <w:tblHeader/>
        </w:trPr>
        <w:tc>
          <w:tcPr>
            <w:tcW w:w="4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4E" w:rsidRPr="004C4EEA" w:rsidRDefault="0051254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4E" w:rsidRPr="004C4EEA" w:rsidRDefault="0051254E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4E" w:rsidRPr="004C4EEA" w:rsidRDefault="0051254E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4E" w:rsidRPr="004C4EEA" w:rsidRDefault="0051254E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4E" w:rsidRPr="004C4EEA" w:rsidRDefault="0051254E" w:rsidP="004C4EEA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1254E" w:rsidRPr="004C4EEA" w:rsidRDefault="0051254E" w:rsidP="004C4EEA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1254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51254E" w:rsidRPr="00FD541A" w:rsidRDefault="0051254E" w:rsidP="00F46FF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FD541A">
              <w:rPr>
                <w:rFonts w:ascii="Times New Roman" w:hAnsi="Times New Roman"/>
                <w:b/>
              </w:rPr>
              <w:t>Программа «Комплексное развитие систем коммунальной инфраструктуры поселка городского типа Аксубаево Аксубаевского муниципального района »</w:t>
            </w:r>
          </w:p>
        </w:tc>
        <w:tc>
          <w:tcPr>
            <w:tcW w:w="1838" w:type="dxa"/>
            <w:vAlign w:val="bottom"/>
          </w:tcPr>
          <w:p w:rsidR="0051254E" w:rsidRPr="00341326" w:rsidRDefault="0051254E" w:rsidP="00153BF3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Ж1 0 00 0000 0</w:t>
            </w:r>
          </w:p>
        </w:tc>
        <w:tc>
          <w:tcPr>
            <w:tcW w:w="1015" w:type="dxa"/>
            <w:vAlign w:val="bottom"/>
          </w:tcPr>
          <w:p w:rsidR="0051254E" w:rsidRPr="00341326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1254E" w:rsidRPr="00341326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1254E" w:rsidRPr="00341326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1254E" w:rsidRPr="00341326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360</w:t>
            </w:r>
          </w:p>
        </w:tc>
      </w:tr>
      <w:tr w:rsidR="0051254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51254E" w:rsidRPr="00D02C18" w:rsidRDefault="0051254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02C18">
              <w:rPr>
                <w:rFonts w:ascii="Times New Roman" w:hAnsi="Times New Roman"/>
                <w:color w:val="000000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</w:rPr>
              <w:t>Мероприятия в о</w:t>
            </w:r>
            <w:r>
              <w:rPr>
                <w:rFonts w:ascii="Times New Roman" w:hAnsi="Times New Roman"/>
                <w:color w:val="000000"/>
              </w:rPr>
              <w:t>б</w:t>
            </w:r>
            <w:r>
              <w:rPr>
                <w:rFonts w:ascii="Times New Roman" w:hAnsi="Times New Roman"/>
                <w:color w:val="000000"/>
              </w:rPr>
              <w:t>ласти коммунального хозяйства</w:t>
            </w:r>
            <w:r w:rsidRPr="00D02C18">
              <w:rPr>
                <w:rFonts w:ascii="Times New Roman" w:hAnsi="Times New Roman"/>
                <w:color w:val="000000"/>
              </w:rPr>
              <w:t>»</w:t>
            </w:r>
          </w:p>
        </w:tc>
        <w:tc>
          <w:tcPr>
            <w:tcW w:w="1838" w:type="dxa"/>
            <w:vAlign w:val="bottom"/>
          </w:tcPr>
          <w:p w:rsidR="0051254E" w:rsidRDefault="0051254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1015" w:type="dxa"/>
            <w:vAlign w:val="bottom"/>
          </w:tcPr>
          <w:p w:rsidR="0051254E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1254E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1254E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1254E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360</w:t>
            </w:r>
          </w:p>
        </w:tc>
      </w:tr>
      <w:tr w:rsidR="0051254E" w:rsidRPr="00371815" w:rsidTr="00512051">
        <w:trPr>
          <w:trHeight w:val="569"/>
        </w:trPr>
        <w:tc>
          <w:tcPr>
            <w:tcW w:w="4671" w:type="dxa"/>
            <w:vAlign w:val="bottom"/>
          </w:tcPr>
          <w:p w:rsidR="0051254E" w:rsidRPr="00826CCF" w:rsidRDefault="0051254E" w:rsidP="00153BF3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51254E" w:rsidRDefault="0051254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1015" w:type="dxa"/>
            <w:vAlign w:val="bottom"/>
          </w:tcPr>
          <w:p w:rsidR="0051254E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1254E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1254E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360</w:t>
            </w:r>
          </w:p>
        </w:tc>
      </w:tr>
      <w:tr w:rsidR="0051254E" w:rsidRPr="00371815" w:rsidTr="00045677">
        <w:trPr>
          <w:trHeight w:val="569"/>
        </w:trPr>
        <w:tc>
          <w:tcPr>
            <w:tcW w:w="4671" w:type="dxa"/>
          </w:tcPr>
          <w:p w:rsidR="0051254E" w:rsidRPr="00826CCF" w:rsidRDefault="0051254E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ВО</w:t>
            </w:r>
          </w:p>
        </w:tc>
        <w:tc>
          <w:tcPr>
            <w:tcW w:w="1838" w:type="dxa"/>
            <w:vAlign w:val="bottom"/>
          </w:tcPr>
          <w:p w:rsidR="0051254E" w:rsidRPr="00826CCF" w:rsidRDefault="0051254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1015" w:type="dxa"/>
            <w:vAlign w:val="bottom"/>
          </w:tcPr>
          <w:p w:rsidR="0051254E" w:rsidRPr="00826CCF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826CCF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51254E" w:rsidRPr="00826CCF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1254E" w:rsidRPr="00826CCF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360</w:t>
            </w:r>
          </w:p>
        </w:tc>
      </w:tr>
      <w:tr w:rsidR="0051254E" w:rsidRPr="00371815" w:rsidTr="00045677">
        <w:trPr>
          <w:trHeight w:val="569"/>
        </w:trPr>
        <w:tc>
          <w:tcPr>
            <w:tcW w:w="4671" w:type="dxa"/>
          </w:tcPr>
          <w:p w:rsidR="0051254E" w:rsidRPr="00826CCF" w:rsidRDefault="0051254E" w:rsidP="00153B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1838" w:type="dxa"/>
            <w:vAlign w:val="bottom"/>
          </w:tcPr>
          <w:p w:rsidR="0051254E" w:rsidRPr="00826CCF" w:rsidRDefault="0051254E" w:rsidP="00153BF3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Ж1 0 00 7505 0</w:t>
            </w:r>
          </w:p>
        </w:tc>
        <w:tc>
          <w:tcPr>
            <w:tcW w:w="1015" w:type="dxa"/>
            <w:vAlign w:val="bottom"/>
          </w:tcPr>
          <w:p w:rsidR="0051254E" w:rsidRPr="00826CCF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826CCF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51254E" w:rsidRPr="00826CCF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1753" w:type="dxa"/>
            <w:vAlign w:val="bottom"/>
          </w:tcPr>
          <w:p w:rsidR="0051254E" w:rsidRPr="00826CCF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360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FD2A6C" w:rsidRDefault="0051254E" w:rsidP="00F46FF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FD2A6C">
              <w:rPr>
                <w:rStyle w:val="11"/>
                <w:rFonts w:ascii="Times New Roman" w:hAnsi="Times New Roman"/>
                <w:b/>
                <w:sz w:val="22"/>
              </w:rPr>
              <w:t xml:space="preserve">«Благоустройство территории  </w:t>
            </w:r>
            <w:r w:rsidRPr="00FD2A6C">
              <w:rPr>
                <w:rFonts w:ascii="Times New Roman" w:hAnsi="Times New Roman"/>
                <w:b/>
              </w:rPr>
              <w:t>поселка г</w:t>
            </w:r>
            <w:r w:rsidRPr="00FD2A6C">
              <w:rPr>
                <w:rFonts w:ascii="Times New Roman" w:hAnsi="Times New Roman"/>
                <w:b/>
              </w:rPr>
              <w:t>о</w:t>
            </w:r>
            <w:r w:rsidRPr="00FD2A6C">
              <w:rPr>
                <w:rFonts w:ascii="Times New Roman" w:hAnsi="Times New Roman"/>
                <w:b/>
              </w:rPr>
              <w:t>родского типа Аксубаево Аксубаевского муниципального района»</w:t>
            </w:r>
          </w:p>
        </w:tc>
        <w:tc>
          <w:tcPr>
            <w:tcW w:w="1838" w:type="dxa"/>
            <w:vAlign w:val="bottom"/>
          </w:tcPr>
          <w:p w:rsidR="0051254E" w:rsidRPr="00341326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Б1 0 00 0000 0</w:t>
            </w:r>
          </w:p>
        </w:tc>
        <w:tc>
          <w:tcPr>
            <w:tcW w:w="1015" w:type="dxa"/>
            <w:vAlign w:val="bottom"/>
          </w:tcPr>
          <w:p w:rsidR="0051254E" w:rsidRPr="00D2329A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1254E" w:rsidRPr="00D2329A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D2329A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1254E" w:rsidRPr="00D2329A" w:rsidRDefault="0051254E" w:rsidP="00F97A7E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7773,9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187D31" w:rsidRDefault="0051254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 «</w:t>
            </w:r>
            <w:r>
              <w:rPr>
                <w:rFonts w:ascii="Times New Roman" w:hAnsi="Times New Roman"/>
                <w:color w:val="000000"/>
                <w:lang w:eastAsia="ru-RU"/>
              </w:rPr>
              <w:t>Уличное освещение»</w:t>
            </w:r>
          </w:p>
        </w:tc>
        <w:tc>
          <w:tcPr>
            <w:tcW w:w="1838" w:type="dxa"/>
            <w:vAlign w:val="bottom"/>
          </w:tcPr>
          <w:p w:rsidR="0051254E" w:rsidRPr="00187D31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1015" w:type="dxa"/>
            <w:vAlign w:val="bottom"/>
          </w:tcPr>
          <w:p w:rsidR="0051254E" w:rsidRPr="00187D31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1254E" w:rsidRPr="00187D31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187D31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1254E" w:rsidRPr="00187D31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3800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187D31" w:rsidRDefault="0051254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51254E" w:rsidRPr="00187D31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1015" w:type="dxa"/>
            <w:vAlign w:val="bottom"/>
          </w:tcPr>
          <w:p w:rsidR="0051254E" w:rsidRPr="00187D31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187D31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187D31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1254E" w:rsidRPr="00187D31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3800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187D31" w:rsidRDefault="0051254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ВО</w:t>
            </w:r>
          </w:p>
        </w:tc>
        <w:tc>
          <w:tcPr>
            <w:tcW w:w="1838" w:type="dxa"/>
            <w:vAlign w:val="bottom"/>
          </w:tcPr>
          <w:p w:rsidR="0051254E" w:rsidRPr="00187D31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1015" w:type="dxa"/>
            <w:vAlign w:val="bottom"/>
          </w:tcPr>
          <w:p w:rsidR="0051254E" w:rsidRPr="00187D31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187D31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187D31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1254E" w:rsidRPr="00187D31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3800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5B2224" w:rsidRDefault="0051254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7801 0</w:t>
            </w:r>
          </w:p>
        </w:tc>
        <w:tc>
          <w:tcPr>
            <w:tcW w:w="1015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3800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5B2224" w:rsidRDefault="0051254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</w:t>
            </w:r>
            <w:r w:rsidRPr="00AB0229">
              <w:rPr>
                <w:rFonts w:ascii="Times New Roman" w:hAnsi="Times New Roman"/>
                <w:szCs w:val="24"/>
              </w:rPr>
              <w:t>Строительство, с</w:t>
            </w:r>
            <w:r w:rsidRPr="00AB0229">
              <w:rPr>
                <w:rFonts w:ascii="Times New Roman" w:hAnsi="Times New Roman"/>
                <w:szCs w:val="24"/>
              </w:rPr>
              <w:t>о</w:t>
            </w:r>
            <w:r w:rsidRPr="00AB0229">
              <w:rPr>
                <w:rFonts w:ascii="Times New Roman" w:hAnsi="Times New Roman"/>
                <w:szCs w:val="24"/>
              </w:rPr>
              <w:t>держание и ремонт дорог и инженерных с</w:t>
            </w:r>
            <w:r w:rsidRPr="00AB0229">
              <w:rPr>
                <w:rFonts w:ascii="Times New Roman" w:hAnsi="Times New Roman"/>
                <w:szCs w:val="24"/>
              </w:rPr>
              <w:t>о</w:t>
            </w:r>
            <w:r w:rsidRPr="00AB0229">
              <w:rPr>
                <w:rFonts w:ascii="Times New Roman" w:hAnsi="Times New Roman"/>
                <w:szCs w:val="24"/>
              </w:rPr>
              <w:t>оружений на них в границах поселений в ра</w:t>
            </w:r>
            <w:r w:rsidRPr="00AB0229">
              <w:rPr>
                <w:rFonts w:ascii="Times New Roman" w:hAnsi="Times New Roman"/>
                <w:szCs w:val="24"/>
              </w:rPr>
              <w:t>м</w:t>
            </w:r>
            <w:r w:rsidRPr="00AB0229">
              <w:rPr>
                <w:rFonts w:ascii="Times New Roman" w:hAnsi="Times New Roman"/>
                <w:szCs w:val="24"/>
              </w:rPr>
              <w:t>ках благоустройства</w:t>
            </w:r>
            <w:r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838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1015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1700 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5B2224" w:rsidRDefault="0051254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1015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 xml:space="preserve">1700 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494394" w:rsidRDefault="0051254E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1838" w:type="dxa"/>
            <w:vAlign w:val="bottom"/>
          </w:tcPr>
          <w:p w:rsidR="0051254E" w:rsidRPr="005B2224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1015" w:type="dxa"/>
            <w:vAlign w:val="bottom"/>
          </w:tcPr>
          <w:p w:rsidR="0051254E" w:rsidRPr="005B2224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1700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494394" w:rsidRDefault="0051254E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94394">
              <w:rPr>
                <w:rFonts w:ascii="Times New Roman" w:hAnsi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1838" w:type="dxa"/>
            <w:vAlign w:val="bottom"/>
          </w:tcPr>
          <w:p w:rsidR="0051254E" w:rsidRPr="005B2224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7802 0</w:t>
            </w:r>
          </w:p>
        </w:tc>
        <w:tc>
          <w:tcPr>
            <w:tcW w:w="1015" w:type="dxa"/>
            <w:vAlign w:val="bottom"/>
          </w:tcPr>
          <w:p w:rsidR="0051254E" w:rsidRPr="005B2224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523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09</w:t>
            </w:r>
          </w:p>
        </w:tc>
        <w:tc>
          <w:tcPr>
            <w:tcW w:w="1753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1700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3C731F" w:rsidRDefault="0051254E" w:rsidP="005D645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C731F">
              <w:rPr>
                <w:rFonts w:ascii="Times New Roman" w:hAnsi="Times New Roman"/>
              </w:rPr>
              <w:t>Основное мероприятия</w:t>
            </w:r>
            <w:r w:rsidRPr="003C731F">
              <w:rPr>
                <w:rFonts w:ascii="Times New Roman" w:hAnsi="Times New Roman"/>
                <w:i/>
              </w:rPr>
              <w:t xml:space="preserve"> «</w:t>
            </w:r>
            <w:r w:rsidRPr="003C731F">
              <w:rPr>
                <w:rFonts w:ascii="Times New Roman" w:hAnsi="Times New Roman"/>
              </w:rPr>
              <w:t>Озеленение»</w:t>
            </w:r>
          </w:p>
        </w:tc>
        <w:tc>
          <w:tcPr>
            <w:tcW w:w="1838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7803 0</w:t>
            </w:r>
          </w:p>
        </w:tc>
        <w:tc>
          <w:tcPr>
            <w:tcW w:w="1015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7803 0</w:t>
            </w:r>
          </w:p>
        </w:tc>
        <w:tc>
          <w:tcPr>
            <w:tcW w:w="1015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ВО</w:t>
            </w:r>
          </w:p>
        </w:tc>
        <w:tc>
          <w:tcPr>
            <w:tcW w:w="1838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7803 0</w:t>
            </w:r>
          </w:p>
        </w:tc>
        <w:tc>
          <w:tcPr>
            <w:tcW w:w="1015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5B2224" w:rsidRDefault="0051254E" w:rsidP="005D645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51254E" w:rsidRPr="005B2224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7803 0</w:t>
            </w:r>
          </w:p>
        </w:tc>
        <w:tc>
          <w:tcPr>
            <w:tcW w:w="1015" w:type="dxa"/>
            <w:vAlign w:val="bottom"/>
          </w:tcPr>
          <w:p w:rsidR="0051254E" w:rsidRPr="005B2224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5B2224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51254E" w:rsidRPr="005B2224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140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Default="0051254E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Основное мероприятие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«Содержание кла</w:t>
            </w:r>
            <w:r>
              <w:rPr>
                <w:rFonts w:ascii="Times New Roman" w:hAnsi="Times New Roman"/>
                <w:color w:val="000000"/>
                <w:lang w:eastAsia="ru-RU"/>
              </w:rPr>
              <w:t>д</w:t>
            </w:r>
            <w:r>
              <w:rPr>
                <w:rFonts w:ascii="Times New Roman" w:hAnsi="Times New Roman"/>
                <w:color w:val="000000"/>
                <w:lang w:eastAsia="ru-RU"/>
              </w:rPr>
              <w:t>бищ»</w:t>
            </w:r>
          </w:p>
        </w:tc>
        <w:tc>
          <w:tcPr>
            <w:tcW w:w="1838" w:type="dxa"/>
            <w:vAlign w:val="bottom"/>
          </w:tcPr>
          <w:p w:rsidR="0051254E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1015" w:type="dxa"/>
            <w:vAlign w:val="bottom"/>
          </w:tcPr>
          <w:p w:rsidR="0051254E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1254E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1254E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187D31" w:rsidRDefault="0051254E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51254E" w:rsidRPr="00187D31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1015" w:type="dxa"/>
            <w:vAlign w:val="bottom"/>
          </w:tcPr>
          <w:p w:rsidR="0051254E" w:rsidRPr="00187D31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187D31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187D31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187D31" w:rsidRDefault="0051254E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ВО</w:t>
            </w:r>
          </w:p>
        </w:tc>
        <w:tc>
          <w:tcPr>
            <w:tcW w:w="1838" w:type="dxa"/>
            <w:vAlign w:val="bottom"/>
          </w:tcPr>
          <w:p w:rsidR="0051254E" w:rsidRPr="00187D31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1015" w:type="dxa"/>
            <w:vAlign w:val="bottom"/>
          </w:tcPr>
          <w:p w:rsidR="0051254E" w:rsidRPr="00187D31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187D31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187D31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5B2224" w:rsidRDefault="0051254E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51254E" w:rsidRPr="005B2224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7804 0</w:t>
            </w:r>
          </w:p>
        </w:tc>
        <w:tc>
          <w:tcPr>
            <w:tcW w:w="1015" w:type="dxa"/>
            <w:vAlign w:val="bottom"/>
          </w:tcPr>
          <w:p w:rsidR="0051254E" w:rsidRPr="005B2224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5B2224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51254E" w:rsidRPr="005B2224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51254E" w:rsidRPr="005B2224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642372" w:rsidRDefault="0051254E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42372">
              <w:rPr>
                <w:rFonts w:ascii="Times New Roman" w:hAnsi="Times New Roman"/>
              </w:rPr>
              <w:t>Основное мероприятия «Прочие мероприятия по благоустройству поселений»</w:t>
            </w:r>
          </w:p>
        </w:tc>
        <w:tc>
          <w:tcPr>
            <w:tcW w:w="1838" w:type="dxa"/>
            <w:vAlign w:val="bottom"/>
          </w:tcPr>
          <w:p w:rsidR="0051254E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1015" w:type="dxa"/>
            <w:vAlign w:val="bottom"/>
          </w:tcPr>
          <w:p w:rsidR="0051254E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1254E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1254E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1254E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2123,9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B2224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5B2224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1015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1254E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2116,9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ВО</w:t>
            </w:r>
          </w:p>
        </w:tc>
        <w:tc>
          <w:tcPr>
            <w:tcW w:w="1838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1015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1254E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2116,9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5B2224" w:rsidRDefault="0051254E" w:rsidP="005D645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51254E" w:rsidRPr="005B2224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1015" w:type="dxa"/>
            <w:vAlign w:val="bottom"/>
          </w:tcPr>
          <w:p w:rsidR="0051254E" w:rsidRPr="005B2224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5B2224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51254E" w:rsidRPr="005B2224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51254E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2116,9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642372" w:rsidRDefault="0051254E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42372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1015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1254E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ЖИЛИЩНО-КОММУНАЛЬНОЕ ХОЗЯЙС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ВО</w:t>
            </w:r>
          </w:p>
        </w:tc>
        <w:tc>
          <w:tcPr>
            <w:tcW w:w="1838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1015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187D31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87D31">
              <w:rPr>
                <w:rFonts w:ascii="Times New Roman" w:hAnsi="Times New Roman"/>
                <w:color w:val="000000"/>
                <w:lang w:eastAsia="ru-RU"/>
              </w:rPr>
              <w:t> </w:t>
            </w: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1254E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5B2224" w:rsidRDefault="0051254E" w:rsidP="005D645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1838" w:type="dxa"/>
            <w:vAlign w:val="bottom"/>
          </w:tcPr>
          <w:p w:rsidR="0051254E" w:rsidRPr="005B2224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Б1 0 00 7805 0</w:t>
            </w:r>
          </w:p>
        </w:tc>
        <w:tc>
          <w:tcPr>
            <w:tcW w:w="1015" w:type="dxa"/>
            <w:vAlign w:val="bottom"/>
          </w:tcPr>
          <w:p w:rsidR="0051254E" w:rsidRPr="005B2224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51254E" w:rsidRPr="005B2224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51254E" w:rsidRPr="005B2224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51254E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0C78AB" w:rsidRDefault="0051254E" w:rsidP="00F46FF6">
            <w:pPr>
              <w:spacing w:after="12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0C78AB">
              <w:rPr>
                <w:rFonts w:ascii="Times New Roman" w:hAnsi="Times New Roman"/>
                <w:b/>
                <w:color w:val="000000"/>
              </w:rPr>
              <w:t xml:space="preserve">Муниципальная программа «Развития культуры </w:t>
            </w:r>
            <w:r w:rsidRPr="000C78AB">
              <w:rPr>
                <w:rFonts w:ascii="Times New Roman" w:hAnsi="Times New Roman"/>
                <w:b/>
              </w:rPr>
              <w:t>поселка городского типа Акс</w:t>
            </w:r>
            <w:r w:rsidRPr="000C78AB">
              <w:rPr>
                <w:rFonts w:ascii="Times New Roman" w:hAnsi="Times New Roman"/>
                <w:b/>
              </w:rPr>
              <w:t>у</w:t>
            </w:r>
            <w:r w:rsidRPr="000C78AB">
              <w:rPr>
                <w:rFonts w:ascii="Times New Roman" w:hAnsi="Times New Roman"/>
                <w:b/>
              </w:rPr>
              <w:t>баево</w:t>
            </w:r>
            <w:r w:rsidRPr="000C78AB">
              <w:rPr>
                <w:rFonts w:ascii="Times New Roman" w:hAnsi="Times New Roman"/>
                <w:b/>
                <w:color w:val="000000"/>
              </w:rPr>
              <w:t xml:space="preserve"> Аксубаевского муниципального ра</w:t>
            </w:r>
            <w:r w:rsidRPr="000C78AB">
              <w:rPr>
                <w:rFonts w:ascii="Times New Roman" w:hAnsi="Times New Roman"/>
                <w:b/>
                <w:color w:val="000000"/>
              </w:rPr>
              <w:t>й</w:t>
            </w:r>
            <w:r w:rsidRPr="000C78AB">
              <w:rPr>
                <w:rFonts w:ascii="Times New Roman" w:hAnsi="Times New Roman"/>
                <w:b/>
                <w:color w:val="000000"/>
              </w:rPr>
              <w:t>она</w:t>
            </w:r>
          </w:p>
        </w:tc>
        <w:tc>
          <w:tcPr>
            <w:tcW w:w="1838" w:type="dxa"/>
            <w:vAlign w:val="bottom"/>
          </w:tcPr>
          <w:p w:rsidR="0051254E" w:rsidRPr="00D2329A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08 0 00 0000 0</w:t>
            </w:r>
          </w:p>
        </w:tc>
        <w:tc>
          <w:tcPr>
            <w:tcW w:w="1015" w:type="dxa"/>
            <w:vAlign w:val="bottom"/>
          </w:tcPr>
          <w:p w:rsidR="0051254E" w:rsidRPr="00D2329A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1254E" w:rsidRPr="00D2329A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D2329A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1254E" w:rsidRPr="00D2329A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587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5626C4" w:rsidRDefault="0051254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26C4">
              <w:rPr>
                <w:rFonts w:ascii="Times New Roman" w:hAnsi="Times New Roman"/>
              </w:rPr>
              <w:t>Подпрограмма «Развитие музейного дела»</w:t>
            </w:r>
          </w:p>
        </w:tc>
        <w:tc>
          <w:tcPr>
            <w:tcW w:w="1838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 01 </w:t>
            </w:r>
            <w:r>
              <w:rPr>
                <w:rFonts w:ascii="Times New Roman" w:hAnsi="Times New Roman"/>
                <w:color w:val="000000"/>
                <w:lang w:eastAsia="ru-RU"/>
              </w:rPr>
              <w:t>0000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015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526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5626C4" w:rsidRDefault="0051254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626C4">
              <w:rPr>
                <w:rFonts w:ascii="Times New Roman" w:hAnsi="Times New Roman"/>
              </w:rPr>
              <w:t>Обеспечение деятельности музеев</w:t>
            </w:r>
          </w:p>
        </w:tc>
        <w:tc>
          <w:tcPr>
            <w:tcW w:w="1838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 01 4409 1</w:t>
            </w:r>
          </w:p>
        </w:tc>
        <w:tc>
          <w:tcPr>
            <w:tcW w:w="1015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526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676E4C" w:rsidRDefault="0051254E" w:rsidP="005D645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51254E" w:rsidRPr="00676E4C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 01 4409 1</w:t>
            </w:r>
          </w:p>
        </w:tc>
        <w:tc>
          <w:tcPr>
            <w:tcW w:w="1015" w:type="dxa"/>
            <w:vAlign w:val="bottom"/>
          </w:tcPr>
          <w:p w:rsidR="0051254E" w:rsidRPr="00676E4C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1254E" w:rsidRPr="00676E4C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676E4C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524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A812F9" w:rsidRDefault="0051254E" w:rsidP="005D645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51254E" w:rsidRPr="00A812F9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 01 4409 1</w:t>
            </w:r>
          </w:p>
        </w:tc>
        <w:tc>
          <w:tcPr>
            <w:tcW w:w="1015" w:type="dxa"/>
            <w:vAlign w:val="bottom"/>
          </w:tcPr>
          <w:p w:rsidR="0051254E" w:rsidRPr="00A812F9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1254E" w:rsidRPr="00A812F9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1254E" w:rsidRPr="00A812F9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524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A812F9" w:rsidRDefault="0051254E" w:rsidP="005D645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51254E" w:rsidRPr="00A812F9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 01 4409 1</w:t>
            </w:r>
          </w:p>
        </w:tc>
        <w:tc>
          <w:tcPr>
            <w:tcW w:w="1015" w:type="dxa"/>
            <w:vAlign w:val="bottom"/>
          </w:tcPr>
          <w:p w:rsidR="0051254E" w:rsidRPr="00A812F9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1254E" w:rsidRPr="00A812F9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1254E" w:rsidRPr="00A812F9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524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676E4C" w:rsidRDefault="0051254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 01 4409 1</w:t>
            </w:r>
          </w:p>
        </w:tc>
        <w:tc>
          <w:tcPr>
            <w:tcW w:w="1015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A812F9" w:rsidRDefault="0051254E" w:rsidP="005D645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51254E" w:rsidRPr="00A812F9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 01 4409 1</w:t>
            </w:r>
          </w:p>
        </w:tc>
        <w:tc>
          <w:tcPr>
            <w:tcW w:w="1015" w:type="dxa"/>
            <w:vAlign w:val="bottom"/>
          </w:tcPr>
          <w:p w:rsidR="0051254E" w:rsidRPr="00A812F9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A812F9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1254E" w:rsidRPr="00A812F9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A812F9" w:rsidRDefault="0051254E" w:rsidP="005D645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51254E" w:rsidRPr="00A812F9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08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 01 4409 1</w:t>
            </w:r>
          </w:p>
        </w:tc>
        <w:tc>
          <w:tcPr>
            <w:tcW w:w="1015" w:type="dxa"/>
            <w:vAlign w:val="bottom"/>
          </w:tcPr>
          <w:p w:rsidR="0051254E" w:rsidRPr="00A812F9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A812F9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1254E" w:rsidRPr="00A812F9" w:rsidRDefault="0051254E" w:rsidP="005D645C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676E4C" w:rsidRDefault="0051254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 xml:space="preserve">Подпрограмма «Развитие клубных концертных организаций и исполнительского искусства </w:t>
            </w:r>
          </w:p>
        </w:tc>
        <w:tc>
          <w:tcPr>
            <w:tcW w:w="1838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08 4 00 0000 0</w:t>
            </w:r>
          </w:p>
        </w:tc>
        <w:tc>
          <w:tcPr>
            <w:tcW w:w="1015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57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676E4C" w:rsidRDefault="0051254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Основное мероприятие «Развитие современн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го музыкального искусства»</w:t>
            </w:r>
          </w:p>
        </w:tc>
        <w:tc>
          <w:tcPr>
            <w:tcW w:w="1838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08 4 01 0000 0</w:t>
            </w:r>
          </w:p>
        </w:tc>
        <w:tc>
          <w:tcPr>
            <w:tcW w:w="1015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57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676E4C" w:rsidRDefault="0051254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Обеспечение деятельности клубов и культу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676E4C">
              <w:rPr>
                <w:rFonts w:ascii="Times New Roman" w:hAnsi="Times New Roman"/>
                <w:color w:val="000000"/>
                <w:lang w:eastAsia="ru-RU"/>
              </w:rPr>
              <w:t>но-досуговых центров</w:t>
            </w:r>
          </w:p>
        </w:tc>
        <w:tc>
          <w:tcPr>
            <w:tcW w:w="1838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1254E" w:rsidRPr="00676E4C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57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AF5426" w:rsidRDefault="0051254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51254E" w:rsidRPr="00676E4C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76E4C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51254E" w:rsidRPr="00676E4C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AF5426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AF5426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F5426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1254E" w:rsidRPr="00AF5426" w:rsidRDefault="0051254E" w:rsidP="005E7D5F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57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A812F9" w:rsidRDefault="0051254E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51254E" w:rsidRPr="00A812F9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51254E" w:rsidRPr="00A812F9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A812F9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1254E" w:rsidRPr="00A812F9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1254E" w:rsidRPr="00AF5426" w:rsidRDefault="0051254E" w:rsidP="005E7D5F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57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A812F9" w:rsidRDefault="0051254E" w:rsidP="00C830BE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51254E" w:rsidRPr="00A812F9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08 4 01 4409 1</w:t>
            </w:r>
          </w:p>
        </w:tc>
        <w:tc>
          <w:tcPr>
            <w:tcW w:w="1015" w:type="dxa"/>
            <w:vAlign w:val="bottom"/>
          </w:tcPr>
          <w:p w:rsidR="0051254E" w:rsidRPr="00A812F9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A812F9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1254E" w:rsidRPr="00A812F9" w:rsidRDefault="0051254E" w:rsidP="00C830BE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51254E" w:rsidRPr="00AF5426" w:rsidRDefault="0051254E" w:rsidP="005E7D5F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57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E7722D" w:rsidRDefault="0051254E" w:rsidP="00F46FF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7722D">
              <w:rPr>
                <w:rFonts w:ascii="Times New Roman" w:hAnsi="Times New Roman"/>
                <w:iCs/>
              </w:rPr>
              <w:t xml:space="preserve">Подрограмма по профилактике терроризма и экстремизма на территории </w:t>
            </w:r>
            <w:r w:rsidRPr="00E7722D">
              <w:rPr>
                <w:rFonts w:ascii="Times New Roman" w:hAnsi="Times New Roman"/>
              </w:rPr>
              <w:t>поселка городск</w:t>
            </w:r>
            <w:r w:rsidRPr="00E7722D">
              <w:rPr>
                <w:rFonts w:ascii="Times New Roman" w:hAnsi="Times New Roman"/>
              </w:rPr>
              <w:t>о</w:t>
            </w:r>
            <w:r w:rsidRPr="00E7722D">
              <w:rPr>
                <w:rFonts w:ascii="Times New Roman" w:hAnsi="Times New Roman"/>
              </w:rPr>
              <w:t>го типа Аксубаево</w:t>
            </w:r>
            <w:r w:rsidRPr="00E7722D">
              <w:rPr>
                <w:rFonts w:ascii="Times New Roman" w:hAnsi="Times New Roman"/>
                <w:iCs/>
              </w:rPr>
              <w:t xml:space="preserve"> Аксубаевского муниц</w:t>
            </w:r>
            <w:r w:rsidRPr="00E7722D">
              <w:rPr>
                <w:rFonts w:ascii="Times New Roman" w:hAnsi="Times New Roman"/>
                <w:iCs/>
              </w:rPr>
              <w:t>и</w:t>
            </w:r>
            <w:r w:rsidRPr="00E7722D">
              <w:rPr>
                <w:rFonts w:ascii="Times New Roman" w:hAnsi="Times New Roman"/>
                <w:iCs/>
              </w:rPr>
              <w:t>пального района</w:t>
            </w:r>
          </w:p>
        </w:tc>
        <w:tc>
          <w:tcPr>
            <w:tcW w:w="1838" w:type="dxa"/>
            <w:vAlign w:val="bottom"/>
          </w:tcPr>
          <w:p w:rsidR="0051254E" w:rsidRPr="00BF0229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08 6 00 0000 0</w:t>
            </w:r>
          </w:p>
        </w:tc>
        <w:tc>
          <w:tcPr>
            <w:tcW w:w="1015" w:type="dxa"/>
            <w:vAlign w:val="bottom"/>
          </w:tcPr>
          <w:p w:rsidR="0051254E" w:rsidRPr="00BF0229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1254E" w:rsidRPr="00BF0229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BF0229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1254E" w:rsidRPr="00BF0229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BF0229" w:rsidRDefault="0051254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Основное мероприятие «Проведение прочих мероприятий в области культуры»</w:t>
            </w:r>
          </w:p>
        </w:tc>
        <w:tc>
          <w:tcPr>
            <w:tcW w:w="1838" w:type="dxa"/>
            <w:vAlign w:val="bottom"/>
          </w:tcPr>
          <w:p w:rsidR="0051254E" w:rsidRPr="00BF0229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08 6 01 0000 0</w:t>
            </w:r>
          </w:p>
        </w:tc>
        <w:tc>
          <w:tcPr>
            <w:tcW w:w="1015" w:type="dxa"/>
            <w:vAlign w:val="bottom"/>
          </w:tcPr>
          <w:p w:rsidR="0051254E" w:rsidRPr="00BF0229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1254E" w:rsidRPr="00BF0229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BF0229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1254E" w:rsidRPr="00BF0229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BF0229" w:rsidRDefault="0051254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Мероприятия в области культуры</w:t>
            </w:r>
          </w:p>
        </w:tc>
        <w:tc>
          <w:tcPr>
            <w:tcW w:w="1838" w:type="dxa"/>
            <w:vAlign w:val="bottom"/>
          </w:tcPr>
          <w:p w:rsidR="0051254E" w:rsidRPr="00BF0229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51254E" w:rsidRPr="00BF0229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1254E" w:rsidRPr="00BF0229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BF0229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1254E" w:rsidRPr="00BF0229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BF0229" w:rsidRDefault="0051254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BF022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51254E" w:rsidRPr="00BF0229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51254E" w:rsidRPr="00BF0229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BF0229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1254E" w:rsidRPr="00BF0229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1254E" w:rsidRPr="00BF0229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BF0229" w:rsidRDefault="0051254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51254E" w:rsidRPr="00BF0229" w:rsidRDefault="0051254E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51254E" w:rsidRPr="00BF0229" w:rsidRDefault="0051254E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BF0229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1254E" w:rsidRPr="00BF0229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1254E" w:rsidRPr="00BF0229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BF0229" w:rsidRDefault="0051254E" w:rsidP="00D83496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51254E" w:rsidRPr="00BF0229" w:rsidRDefault="0051254E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08 6 01 1099 0</w:t>
            </w:r>
          </w:p>
        </w:tc>
        <w:tc>
          <w:tcPr>
            <w:tcW w:w="1015" w:type="dxa"/>
            <w:vAlign w:val="bottom"/>
          </w:tcPr>
          <w:p w:rsidR="0051254E" w:rsidRPr="00BF0229" w:rsidRDefault="0051254E" w:rsidP="00F21299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BF0229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1254E" w:rsidRPr="00BF0229" w:rsidRDefault="0051254E" w:rsidP="000258A1">
            <w:pPr>
              <w:spacing w:after="12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F0229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51254E" w:rsidRPr="00BF0229" w:rsidRDefault="0051254E" w:rsidP="000258A1">
            <w:pPr>
              <w:spacing w:after="12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D2329A" w:rsidRDefault="0051254E" w:rsidP="00D8349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Непрограммные направления расходов</w:t>
            </w:r>
          </w:p>
        </w:tc>
        <w:tc>
          <w:tcPr>
            <w:tcW w:w="1838" w:type="dxa"/>
            <w:vAlign w:val="bottom"/>
          </w:tcPr>
          <w:p w:rsidR="0051254E" w:rsidRPr="00D2329A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99 0 00 0000 0</w:t>
            </w:r>
          </w:p>
        </w:tc>
        <w:tc>
          <w:tcPr>
            <w:tcW w:w="1015" w:type="dxa"/>
            <w:vAlign w:val="bottom"/>
          </w:tcPr>
          <w:p w:rsidR="0051254E" w:rsidRPr="00D2329A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1254E" w:rsidRPr="00D2329A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D2329A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D2329A">
              <w:rPr>
                <w:rFonts w:ascii="Times New Roman" w:hAnsi="Times New Roman"/>
                <w:b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1254E" w:rsidRPr="00D2329A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8294,4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5F7985" w:rsidRDefault="0051254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Центральный аппарат</w:t>
            </w:r>
          </w:p>
        </w:tc>
        <w:tc>
          <w:tcPr>
            <w:tcW w:w="1838" w:type="dxa"/>
            <w:vAlign w:val="bottom"/>
          </w:tcPr>
          <w:p w:rsidR="0051254E" w:rsidRPr="009B7FED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51254E" w:rsidRPr="009B7FED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1254E" w:rsidRPr="009B7FED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1254E" w:rsidRPr="009B7FED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1254E" w:rsidRPr="009B7FED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1905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9B7FED" w:rsidRDefault="0051254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51254E" w:rsidRPr="009B7FED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51254E" w:rsidRPr="009B7FED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1254E" w:rsidRPr="009B7FED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1254E" w:rsidRPr="009B7FED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1254E" w:rsidRPr="009B7FED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1480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9B7FED" w:rsidRDefault="0051254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51254E" w:rsidRPr="009B7FED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51254E" w:rsidRPr="009B7FED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1254E" w:rsidRPr="009B7FED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1254E" w:rsidRPr="009B7FED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1254E" w:rsidRPr="009B7FED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1480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9B7FED" w:rsidRDefault="0051254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5F7985">
              <w:rPr>
                <w:rFonts w:ascii="Times New Roman" w:hAnsi="Times New Roman"/>
                <w:color w:val="000000"/>
              </w:rPr>
              <w:t>Функционирование законодательных (пре</w:t>
            </w:r>
            <w:r w:rsidRPr="005F7985">
              <w:rPr>
                <w:rFonts w:ascii="Times New Roman" w:hAnsi="Times New Roman"/>
                <w:color w:val="000000"/>
              </w:rPr>
              <w:t>д</w:t>
            </w:r>
            <w:r w:rsidRPr="005F7985">
              <w:rPr>
                <w:rFonts w:ascii="Times New Roman" w:hAnsi="Times New Roman"/>
                <w:color w:val="000000"/>
              </w:rPr>
              <w:t>ставительных) органов государственной вл</w:t>
            </w:r>
            <w:r w:rsidRPr="005F7985">
              <w:rPr>
                <w:rFonts w:ascii="Times New Roman" w:hAnsi="Times New Roman"/>
                <w:color w:val="000000"/>
              </w:rPr>
              <w:t>а</w:t>
            </w:r>
            <w:r w:rsidRPr="005F7985">
              <w:rPr>
                <w:rFonts w:ascii="Times New Roman" w:hAnsi="Times New Roman"/>
                <w:color w:val="000000"/>
              </w:rPr>
              <w:t>сти и представительных органов муниципал</w:t>
            </w:r>
            <w:r w:rsidRPr="005F7985">
              <w:rPr>
                <w:rFonts w:ascii="Times New Roman" w:hAnsi="Times New Roman"/>
                <w:color w:val="000000"/>
              </w:rPr>
              <w:t>ь</w:t>
            </w:r>
            <w:r w:rsidRPr="005F7985">
              <w:rPr>
                <w:rFonts w:ascii="Times New Roman" w:hAnsi="Times New Roman"/>
                <w:color w:val="000000"/>
              </w:rPr>
              <w:t>ных образований</w:t>
            </w:r>
          </w:p>
        </w:tc>
        <w:tc>
          <w:tcPr>
            <w:tcW w:w="1838" w:type="dxa"/>
            <w:vAlign w:val="bottom"/>
          </w:tcPr>
          <w:p w:rsidR="0051254E" w:rsidRPr="009B7FED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99 0 00 020</w:t>
            </w:r>
            <w:r>
              <w:rPr>
                <w:rFonts w:ascii="Times New Roman" w:hAnsi="Times New Roman"/>
                <w:color w:val="000000"/>
                <w:lang w:eastAsia="ru-RU"/>
              </w:rPr>
              <w:t>4</w:t>
            </w:r>
            <w:r w:rsidRPr="009B7FED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51254E" w:rsidRPr="009B7FED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1254E" w:rsidRPr="009B7FED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1254E" w:rsidRPr="009B7FED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B7FED">
              <w:rPr>
                <w:rFonts w:ascii="Times New Roman" w:hAnsi="Times New Roman"/>
                <w:color w:val="000000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53" w:type="dxa"/>
            <w:vAlign w:val="bottom"/>
          </w:tcPr>
          <w:p w:rsidR="0051254E" w:rsidRPr="009B7FED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625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8C5450" w:rsidRDefault="0051254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51254E" w:rsidRPr="008C5450" w:rsidRDefault="0051254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51254E" w:rsidRPr="008C5450" w:rsidRDefault="0051254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1254E" w:rsidRPr="008C5450" w:rsidRDefault="0051254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1254E" w:rsidRPr="008C5450" w:rsidRDefault="0051254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8C5450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51254E" w:rsidRPr="008C5450" w:rsidRDefault="0051254E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855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EA44A9" w:rsidRDefault="0051254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EA44A9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51254E" w:rsidRPr="00EA44A9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51254E" w:rsidRPr="00EA44A9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EA44A9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EA44A9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1254E" w:rsidRPr="00EA44A9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1254E" w:rsidRPr="00EA44A9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407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3406FF" w:rsidRDefault="0051254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51254E" w:rsidRPr="003406FF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51254E" w:rsidRPr="003406FF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3406FF" w:rsidRDefault="0051254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1254E" w:rsidRPr="003406FF" w:rsidRDefault="0051254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1254E" w:rsidRPr="003406FF" w:rsidRDefault="0051254E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407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3406FF" w:rsidRDefault="0051254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51254E" w:rsidRPr="003406FF" w:rsidRDefault="0051254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51254E" w:rsidRPr="003406FF" w:rsidRDefault="0051254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3406FF" w:rsidRDefault="0051254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1254E" w:rsidRPr="003406FF" w:rsidRDefault="0051254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3406FF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51254E" w:rsidRPr="003406FF" w:rsidRDefault="0051254E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407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9146DD" w:rsidRDefault="0051254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51254E" w:rsidRPr="009146DD" w:rsidRDefault="0051254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51254E" w:rsidRPr="009146DD" w:rsidRDefault="0051254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51254E" w:rsidRPr="009146DD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1254E" w:rsidRPr="009146DD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1254E" w:rsidRPr="009146DD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9146DD" w:rsidRDefault="0051254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51254E" w:rsidRPr="009146DD" w:rsidRDefault="0051254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51254E" w:rsidRPr="009146DD" w:rsidRDefault="0051254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51254E" w:rsidRPr="009146DD" w:rsidRDefault="0051254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1254E" w:rsidRPr="009146DD" w:rsidRDefault="0051254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1254E" w:rsidRPr="009146DD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9146DD" w:rsidRDefault="0051254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38" w:type="dxa"/>
            <w:vAlign w:val="bottom"/>
          </w:tcPr>
          <w:p w:rsidR="0051254E" w:rsidRPr="009146DD" w:rsidRDefault="0051254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99 0 00 0204 0</w:t>
            </w:r>
          </w:p>
        </w:tc>
        <w:tc>
          <w:tcPr>
            <w:tcW w:w="1015" w:type="dxa"/>
            <w:vAlign w:val="bottom"/>
          </w:tcPr>
          <w:p w:rsidR="0051254E" w:rsidRPr="009146DD" w:rsidRDefault="0051254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51254E" w:rsidRPr="009146DD" w:rsidRDefault="0051254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1254E" w:rsidRPr="009146DD" w:rsidRDefault="0051254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04</w:t>
            </w:r>
          </w:p>
        </w:tc>
        <w:tc>
          <w:tcPr>
            <w:tcW w:w="1753" w:type="dxa"/>
            <w:vAlign w:val="bottom"/>
          </w:tcPr>
          <w:p w:rsidR="0051254E" w:rsidRPr="009146DD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18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6F2104" w:rsidRDefault="0051254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838" w:type="dxa"/>
            <w:vAlign w:val="bottom"/>
          </w:tcPr>
          <w:p w:rsidR="0051254E" w:rsidRPr="006F2104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51254E" w:rsidRPr="006F2104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1254E" w:rsidRPr="006F2104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6F2104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1254E" w:rsidRPr="006F2104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2546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6F2104" w:rsidRDefault="0051254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51254E" w:rsidRPr="006F2104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51254E" w:rsidRPr="006F2104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51254E" w:rsidRPr="006F2104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6F2104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1254E" w:rsidRPr="006F2104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2546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6F2104" w:rsidRDefault="0051254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51254E" w:rsidRPr="006F2104" w:rsidRDefault="0051254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51254E" w:rsidRPr="006F2104" w:rsidRDefault="0051254E" w:rsidP="00F2129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51254E" w:rsidRPr="006F2104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1254E" w:rsidRPr="006F2104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1254E" w:rsidRPr="006F2104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2546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6F2104" w:rsidRDefault="0051254E" w:rsidP="00F21299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51254E" w:rsidRPr="006F2104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99 0 00 0295 0</w:t>
            </w:r>
          </w:p>
        </w:tc>
        <w:tc>
          <w:tcPr>
            <w:tcW w:w="1015" w:type="dxa"/>
            <w:vAlign w:val="bottom"/>
          </w:tcPr>
          <w:p w:rsidR="0051254E" w:rsidRPr="006F2104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51254E" w:rsidRPr="006F2104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1254E" w:rsidRPr="006F2104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6F2104"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51254E" w:rsidRPr="006F2104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2546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2F6258" w:rsidRDefault="0051254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Резервный фонд исполнительного комитета</w:t>
            </w:r>
          </w:p>
        </w:tc>
        <w:tc>
          <w:tcPr>
            <w:tcW w:w="1838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2F6258" w:rsidRDefault="0051254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1838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2F6258" w:rsidRDefault="0051254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2F6258" w:rsidRDefault="0051254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1838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 xml:space="preserve">99 0 00 0741 </w:t>
            </w:r>
            <w:r>
              <w:rPr>
                <w:rFonts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015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800</w:t>
            </w:r>
          </w:p>
        </w:tc>
        <w:tc>
          <w:tcPr>
            <w:tcW w:w="516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753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145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7724D4" w:rsidRDefault="0051254E" w:rsidP="00153BF3">
            <w:pPr>
              <w:spacing w:after="140"/>
              <w:jc w:val="both"/>
              <w:rPr>
                <w:rFonts w:ascii="Times New Roman" w:hAnsi="Times New Roman"/>
              </w:rPr>
            </w:pPr>
            <w:r w:rsidRPr="007724D4">
              <w:rPr>
                <w:rFonts w:ascii="Times New Roman" w:hAnsi="Times New Roman"/>
                <w:bCs/>
              </w:rPr>
              <w:t>Обеспечение деятельности подведомственных учреждений</w:t>
            </w:r>
          </w:p>
        </w:tc>
        <w:tc>
          <w:tcPr>
            <w:tcW w:w="1838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1254E" w:rsidRPr="002F6258" w:rsidRDefault="0051254E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592,8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A52E49" w:rsidRDefault="0051254E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51254E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51254E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1254E" w:rsidRPr="002F6258" w:rsidRDefault="0051254E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534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A52E49" w:rsidRDefault="0051254E" w:rsidP="00C830B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51254E" w:rsidRPr="002F6258" w:rsidRDefault="0051254E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51254E" w:rsidRPr="002F6258" w:rsidRDefault="0051254E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1254E" w:rsidRPr="002F6258" w:rsidRDefault="0051254E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1254E" w:rsidRPr="002F6258" w:rsidRDefault="0051254E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1254E" w:rsidRPr="002F6258" w:rsidRDefault="0051254E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534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A52E49" w:rsidRDefault="0051254E" w:rsidP="00C830BE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51254E" w:rsidRPr="002F6258" w:rsidRDefault="0051254E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51254E" w:rsidRPr="002F6258" w:rsidRDefault="0051254E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1254E" w:rsidRPr="002F6258" w:rsidRDefault="0051254E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1254E" w:rsidRPr="002F6258" w:rsidRDefault="0051254E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51254E" w:rsidRPr="002F6258" w:rsidRDefault="0051254E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534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A52E49" w:rsidRDefault="0051254E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A52E49">
              <w:rPr>
                <w:rFonts w:ascii="Times New Roman" w:hAnsi="Times New Roman"/>
                <w:szCs w:val="24"/>
              </w:rPr>
              <w:t>Закупка товаров, работ и услуг для государс</w:t>
            </w:r>
            <w:r w:rsidRPr="00A52E49">
              <w:rPr>
                <w:rFonts w:ascii="Times New Roman" w:hAnsi="Times New Roman"/>
                <w:szCs w:val="24"/>
              </w:rPr>
              <w:t>т</w:t>
            </w:r>
            <w:r w:rsidRPr="00A52E49">
              <w:rPr>
                <w:rFonts w:ascii="Times New Roman" w:hAnsi="Times New Roman"/>
                <w:szCs w:val="24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58,8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A52E49" w:rsidRDefault="0051254E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51254E" w:rsidRPr="002F6258" w:rsidRDefault="0051254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51254E" w:rsidRPr="002F6258" w:rsidRDefault="0051254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1254E" w:rsidRPr="002F6258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1254E" w:rsidRPr="002F6258" w:rsidRDefault="0051254E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58,8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A52E49" w:rsidRDefault="0051254E" w:rsidP="00153BF3">
            <w:pPr>
              <w:spacing w:after="140"/>
              <w:jc w:val="both"/>
              <w:rPr>
                <w:rFonts w:ascii="Times New Roman" w:hAnsi="Times New Roman"/>
                <w:szCs w:val="24"/>
              </w:rPr>
            </w:pPr>
            <w:r w:rsidRPr="009146DD">
              <w:rPr>
                <w:rFonts w:ascii="Times New Roman" w:hAnsi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1838" w:type="dxa"/>
            <w:vAlign w:val="bottom"/>
          </w:tcPr>
          <w:p w:rsidR="0051254E" w:rsidRPr="002F6258" w:rsidRDefault="0051254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99 0 00 2990 0</w:t>
            </w:r>
          </w:p>
        </w:tc>
        <w:tc>
          <w:tcPr>
            <w:tcW w:w="1015" w:type="dxa"/>
            <w:vAlign w:val="bottom"/>
          </w:tcPr>
          <w:p w:rsidR="0051254E" w:rsidRPr="002F6258" w:rsidRDefault="0051254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2F6258" w:rsidRDefault="0051254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1254E" w:rsidRPr="002F6258" w:rsidRDefault="0051254E" w:rsidP="00153BF3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753" w:type="dxa"/>
            <w:vAlign w:val="bottom"/>
          </w:tcPr>
          <w:p w:rsidR="0051254E" w:rsidRPr="002F6258" w:rsidRDefault="0051254E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58,8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881A14" w:rsidRDefault="0051254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881A14">
              <w:rPr>
                <w:rFonts w:ascii="Times New Roman" w:hAnsi="Times New Roman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</w:t>
            </w:r>
            <w:r w:rsidRPr="00881A14">
              <w:rPr>
                <w:rFonts w:ascii="Times New Roman" w:hAnsi="Times New Roman"/>
                <w:sz w:val="24"/>
                <w:szCs w:val="24"/>
              </w:rPr>
              <w:t xml:space="preserve"> соглашениями</w:t>
            </w:r>
          </w:p>
        </w:tc>
        <w:tc>
          <w:tcPr>
            <w:tcW w:w="1838" w:type="dxa"/>
            <w:vAlign w:val="bottom"/>
          </w:tcPr>
          <w:p w:rsidR="0051254E" w:rsidRPr="00F1733A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51254E" w:rsidRPr="00F1733A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dxa"/>
            <w:vAlign w:val="bottom"/>
          </w:tcPr>
          <w:p w:rsidR="0051254E" w:rsidRPr="00F1733A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1254E" w:rsidRPr="00F1733A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1254E" w:rsidRPr="00F1733A" w:rsidRDefault="0051254E" w:rsidP="005E7D5F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2553,7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F1733A" w:rsidRDefault="0051254E" w:rsidP="00D83496">
            <w:pPr>
              <w:spacing w:after="10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1838" w:type="dxa"/>
            <w:vAlign w:val="bottom"/>
          </w:tcPr>
          <w:p w:rsidR="0051254E" w:rsidRPr="00F1733A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51254E" w:rsidRPr="00F1733A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51254E" w:rsidRPr="00F1733A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1254E" w:rsidRPr="00F1733A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1254E" w:rsidRPr="00F1733A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2553,7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F1733A" w:rsidRDefault="0051254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2F6258">
              <w:rPr>
                <w:rFonts w:ascii="Times New Roman" w:hAnsi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1838" w:type="dxa"/>
            <w:vAlign w:val="bottom"/>
          </w:tcPr>
          <w:p w:rsidR="0051254E" w:rsidRPr="00F1733A" w:rsidRDefault="0051254E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51254E" w:rsidRPr="00F1733A" w:rsidRDefault="0051254E" w:rsidP="00C830BE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51254E" w:rsidRPr="00F1733A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1254E" w:rsidRPr="00F1733A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1254E" w:rsidRPr="00F1733A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64,7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F1733A" w:rsidRDefault="0051254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63D40">
              <w:rPr>
                <w:rFonts w:ascii="Times New Roman" w:hAnsi="Times New Roman"/>
              </w:rPr>
              <w:t>Обеспечение деятельности финансовых, нал</w:t>
            </w:r>
            <w:r w:rsidRPr="00B63D40">
              <w:rPr>
                <w:rFonts w:ascii="Times New Roman" w:hAnsi="Times New Roman"/>
              </w:rPr>
              <w:t>о</w:t>
            </w:r>
            <w:r w:rsidRPr="00B63D40">
              <w:rPr>
                <w:rFonts w:ascii="Times New Roman" w:hAnsi="Times New Roman"/>
              </w:rPr>
              <w:t>говых и таможенных органов и органов ф</w:t>
            </w:r>
            <w:r w:rsidRPr="00B63D40">
              <w:rPr>
                <w:rFonts w:ascii="Times New Roman" w:hAnsi="Times New Roman"/>
              </w:rPr>
              <w:t>и</w:t>
            </w:r>
            <w:r w:rsidRPr="00B63D40">
              <w:rPr>
                <w:rFonts w:ascii="Times New Roman" w:hAnsi="Times New Roman"/>
              </w:rPr>
              <w:t>нансового (финансово-бюджетного) надзора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838" w:type="dxa"/>
            <w:vAlign w:val="bottom"/>
          </w:tcPr>
          <w:p w:rsidR="0051254E" w:rsidRPr="00F1733A" w:rsidRDefault="0051254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51254E" w:rsidRPr="00F1733A" w:rsidRDefault="0051254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51254E" w:rsidRPr="00F1733A" w:rsidRDefault="0051254E" w:rsidP="00CB0246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523" w:type="dxa"/>
            <w:vAlign w:val="bottom"/>
          </w:tcPr>
          <w:p w:rsidR="0051254E" w:rsidRPr="00F1733A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06</w:t>
            </w:r>
          </w:p>
        </w:tc>
        <w:tc>
          <w:tcPr>
            <w:tcW w:w="1753" w:type="dxa"/>
            <w:vAlign w:val="bottom"/>
          </w:tcPr>
          <w:p w:rsidR="0051254E" w:rsidRPr="00F1733A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64,7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B63D40" w:rsidRDefault="0051254E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ЖИЛИЩНО-КОММУНАЛЬНОЕ ХОЗЯЙС</w:t>
            </w:r>
            <w:r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ВО</w:t>
            </w:r>
          </w:p>
        </w:tc>
        <w:tc>
          <w:tcPr>
            <w:tcW w:w="1838" w:type="dxa"/>
            <w:vAlign w:val="bottom"/>
          </w:tcPr>
          <w:p w:rsidR="0051254E" w:rsidRPr="00F1733A" w:rsidRDefault="0051254E" w:rsidP="005D645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51254E" w:rsidRPr="00F1733A" w:rsidRDefault="0051254E" w:rsidP="005D645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51254E" w:rsidRPr="00F1733A" w:rsidRDefault="0051254E" w:rsidP="005D645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51254E" w:rsidRPr="00F1733A" w:rsidRDefault="0051254E" w:rsidP="005D645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1254E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DA5513" w:rsidRDefault="0051254E" w:rsidP="00D83496">
            <w:pPr>
              <w:spacing w:after="100" w:line="240" w:lineRule="auto"/>
              <w:jc w:val="both"/>
              <w:rPr>
                <w:rFonts w:ascii="Times New Roman" w:hAnsi="Times New Roman"/>
              </w:rPr>
            </w:pPr>
            <w:r w:rsidRPr="00DA5513">
              <w:rPr>
                <w:rFonts w:ascii="Times New Roman" w:hAnsi="Times New Roman"/>
              </w:rPr>
              <w:t>Жилищное хозяйство</w:t>
            </w:r>
          </w:p>
        </w:tc>
        <w:tc>
          <w:tcPr>
            <w:tcW w:w="1838" w:type="dxa"/>
            <w:vAlign w:val="bottom"/>
          </w:tcPr>
          <w:p w:rsidR="0051254E" w:rsidRPr="00F1733A" w:rsidRDefault="0051254E" w:rsidP="005D645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51254E" w:rsidRPr="00F1733A" w:rsidRDefault="0051254E" w:rsidP="005D645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51254E" w:rsidRPr="00F1733A" w:rsidRDefault="0051254E" w:rsidP="005D645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05</w:t>
            </w:r>
          </w:p>
        </w:tc>
        <w:tc>
          <w:tcPr>
            <w:tcW w:w="523" w:type="dxa"/>
            <w:vAlign w:val="bottom"/>
          </w:tcPr>
          <w:p w:rsidR="0051254E" w:rsidRPr="00F1733A" w:rsidRDefault="0051254E" w:rsidP="005D645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51254E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1289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A812F9" w:rsidRDefault="0051254E" w:rsidP="005D645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1838" w:type="dxa"/>
            <w:vAlign w:val="bottom"/>
          </w:tcPr>
          <w:p w:rsidR="0051254E" w:rsidRPr="00F1733A" w:rsidRDefault="0051254E" w:rsidP="005D645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51254E" w:rsidRPr="00F1733A" w:rsidRDefault="0051254E" w:rsidP="005D645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51254E" w:rsidRPr="00F1733A" w:rsidRDefault="0051254E" w:rsidP="005D645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1254E" w:rsidRPr="00F1733A" w:rsidRDefault="0051254E" w:rsidP="005D645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1254E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1200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A812F9" w:rsidRDefault="0051254E" w:rsidP="005D645C">
            <w:pPr>
              <w:spacing w:after="12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A812F9">
              <w:rPr>
                <w:rFonts w:ascii="Times New Roman" w:hAnsi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1838" w:type="dxa"/>
            <w:vAlign w:val="bottom"/>
          </w:tcPr>
          <w:p w:rsidR="0051254E" w:rsidRPr="00F1733A" w:rsidRDefault="0051254E" w:rsidP="005D645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99 0 00 25</w:t>
            </w:r>
            <w:r>
              <w:rPr>
                <w:rFonts w:ascii="Times New Roman" w:hAnsi="Times New Roman"/>
                <w:color w:val="000000"/>
                <w:lang w:eastAsia="ru-RU"/>
              </w:rPr>
              <w:t>60</w:t>
            </w:r>
            <w:r w:rsidRPr="00F1733A">
              <w:rPr>
                <w:rFonts w:ascii="Times New Roman" w:hAnsi="Times New Roman"/>
                <w:color w:val="000000"/>
                <w:lang w:eastAsia="ru-RU"/>
              </w:rPr>
              <w:t xml:space="preserve"> 0</w:t>
            </w:r>
          </w:p>
        </w:tc>
        <w:tc>
          <w:tcPr>
            <w:tcW w:w="1015" w:type="dxa"/>
            <w:vAlign w:val="bottom"/>
          </w:tcPr>
          <w:p w:rsidR="0051254E" w:rsidRPr="00F1733A" w:rsidRDefault="0051254E" w:rsidP="005D645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1733A">
              <w:rPr>
                <w:rFonts w:ascii="Times New Roman" w:hAnsi="Times New Roman"/>
                <w:color w:val="000000"/>
                <w:lang w:eastAsia="ru-RU"/>
              </w:rPr>
              <w:t>500</w:t>
            </w:r>
          </w:p>
        </w:tc>
        <w:tc>
          <w:tcPr>
            <w:tcW w:w="516" w:type="dxa"/>
            <w:vAlign w:val="bottom"/>
          </w:tcPr>
          <w:p w:rsidR="0051254E" w:rsidRPr="00F1733A" w:rsidRDefault="0051254E" w:rsidP="005D645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08</w:t>
            </w:r>
          </w:p>
        </w:tc>
        <w:tc>
          <w:tcPr>
            <w:tcW w:w="523" w:type="dxa"/>
            <w:vAlign w:val="bottom"/>
          </w:tcPr>
          <w:p w:rsidR="0051254E" w:rsidRPr="00F1733A" w:rsidRDefault="0051254E" w:rsidP="005D645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01</w:t>
            </w:r>
          </w:p>
        </w:tc>
        <w:tc>
          <w:tcPr>
            <w:tcW w:w="1753" w:type="dxa"/>
            <w:vAlign w:val="bottom"/>
          </w:tcPr>
          <w:p w:rsidR="0051254E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1200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BD703F" w:rsidRDefault="0051254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о</w:t>
            </w:r>
            <w:r w:rsidRPr="00BD703F">
              <w:rPr>
                <w:rFonts w:ascii="Times New Roman" w:hAnsi="Times New Roman"/>
                <w:color w:val="000000"/>
                <w:lang w:eastAsia="ru-RU"/>
              </w:rPr>
              <w:t>миссариаты за счет средств федерального бюджета</w:t>
            </w:r>
          </w:p>
        </w:tc>
        <w:tc>
          <w:tcPr>
            <w:tcW w:w="1838" w:type="dxa"/>
            <w:vAlign w:val="bottom"/>
          </w:tcPr>
          <w:p w:rsidR="0051254E" w:rsidRPr="00BD703F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51254E" w:rsidRPr="00BD703F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1254E" w:rsidRPr="00BD703F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BD703F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1254E" w:rsidRPr="00BD703F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551,9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DB1008" w:rsidRDefault="0051254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132610">
              <w:rPr>
                <w:rFonts w:ascii="Times New Roman" w:hAnsi="Times New Roman"/>
                <w:color w:val="000000"/>
                <w:lang w:eastAsia="ru-RU"/>
              </w:rPr>
              <w:t>Расходы на выплаты персоналу в целях обе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печения выполнения функций государстве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ными (муниципальными) органами, казенн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ы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ми учреждениями, органами управления гос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у</w:t>
            </w:r>
            <w:r w:rsidRPr="00132610">
              <w:rPr>
                <w:rFonts w:ascii="Times New Roman" w:hAnsi="Times New Roman"/>
                <w:color w:val="000000"/>
                <w:lang w:eastAsia="ru-RU"/>
              </w:rPr>
              <w:t>дарственными внебюджетными фондами</w:t>
            </w:r>
          </w:p>
        </w:tc>
        <w:tc>
          <w:tcPr>
            <w:tcW w:w="1838" w:type="dxa"/>
            <w:vAlign w:val="bottom"/>
          </w:tcPr>
          <w:p w:rsidR="0051254E" w:rsidRPr="00BD703F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51254E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1254E" w:rsidRPr="00BD703F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523" w:type="dxa"/>
            <w:vAlign w:val="bottom"/>
          </w:tcPr>
          <w:p w:rsidR="0051254E" w:rsidRPr="00BD703F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753" w:type="dxa"/>
            <w:vAlign w:val="bottom"/>
          </w:tcPr>
          <w:p w:rsidR="0051254E" w:rsidRPr="00BD703F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511,8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BD703F" w:rsidRDefault="0051254E" w:rsidP="005D645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51254E" w:rsidRPr="00BD703F" w:rsidRDefault="0051254E" w:rsidP="005D645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51254E" w:rsidRPr="00BD703F" w:rsidRDefault="0051254E" w:rsidP="005D645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1254E" w:rsidRPr="00BD703F" w:rsidRDefault="0051254E" w:rsidP="005D645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51254E" w:rsidRPr="00BD703F" w:rsidRDefault="0051254E" w:rsidP="005D645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1254E" w:rsidRPr="00BD703F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511,8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BD703F" w:rsidRDefault="0051254E" w:rsidP="005D645C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51254E" w:rsidRPr="00BD703F" w:rsidRDefault="0051254E" w:rsidP="005D645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51254E" w:rsidRPr="00BD703F" w:rsidRDefault="0051254E" w:rsidP="005D645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516" w:type="dxa"/>
            <w:vAlign w:val="bottom"/>
          </w:tcPr>
          <w:p w:rsidR="0051254E" w:rsidRPr="00BD703F" w:rsidRDefault="0051254E" w:rsidP="005D645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51254E" w:rsidRPr="00BD703F" w:rsidRDefault="0051254E" w:rsidP="005D645C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51254E" w:rsidRPr="00BD703F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511,8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BD703F" w:rsidRDefault="0051254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DB1008">
              <w:rPr>
                <w:rFonts w:ascii="Times New Roman" w:hAnsi="Times New Roman"/>
                <w:color w:val="000000"/>
                <w:lang w:eastAsia="ru-RU"/>
              </w:rPr>
              <w:t>Закупка товаров, работ и услуг для государс</w:t>
            </w:r>
            <w:r w:rsidRPr="00DB1008">
              <w:rPr>
                <w:rFonts w:ascii="Times New Roman" w:hAnsi="Times New Roman"/>
                <w:color w:val="000000"/>
                <w:lang w:eastAsia="ru-RU"/>
              </w:rPr>
              <w:t>т</w:t>
            </w:r>
            <w:r w:rsidRPr="00DB1008">
              <w:rPr>
                <w:rFonts w:ascii="Times New Roman" w:hAnsi="Times New Roman"/>
                <w:color w:val="000000"/>
                <w:lang w:eastAsia="ru-RU"/>
              </w:rPr>
              <w:t>венных (муниципальных) нужд</w:t>
            </w:r>
          </w:p>
        </w:tc>
        <w:tc>
          <w:tcPr>
            <w:tcW w:w="1838" w:type="dxa"/>
            <w:vAlign w:val="bottom"/>
          </w:tcPr>
          <w:p w:rsidR="0051254E" w:rsidRPr="00BD703F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51254E" w:rsidRPr="00BD703F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BD703F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BD703F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1254E" w:rsidRPr="00BD703F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40,1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BD703F" w:rsidRDefault="0051254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1838" w:type="dxa"/>
            <w:vAlign w:val="bottom"/>
          </w:tcPr>
          <w:p w:rsidR="0051254E" w:rsidRPr="00BD703F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51254E" w:rsidRPr="00BD703F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BD703F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51254E" w:rsidRPr="00BD703F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00</w:t>
            </w:r>
          </w:p>
        </w:tc>
        <w:tc>
          <w:tcPr>
            <w:tcW w:w="1753" w:type="dxa"/>
            <w:vAlign w:val="bottom"/>
          </w:tcPr>
          <w:p w:rsidR="0051254E" w:rsidRPr="00BD703F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40,1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BD703F" w:rsidRDefault="0051254E" w:rsidP="00D83496">
            <w:pPr>
              <w:spacing w:after="100" w:line="240" w:lineRule="auto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838" w:type="dxa"/>
            <w:vAlign w:val="bottom"/>
          </w:tcPr>
          <w:p w:rsidR="0051254E" w:rsidRPr="00BD703F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99 0 00 5118 0</w:t>
            </w:r>
          </w:p>
        </w:tc>
        <w:tc>
          <w:tcPr>
            <w:tcW w:w="1015" w:type="dxa"/>
            <w:vAlign w:val="bottom"/>
          </w:tcPr>
          <w:p w:rsidR="0051254E" w:rsidRPr="00BD703F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200</w:t>
            </w:r>
          </w:p>
        </w:tc>
        <w:tc>
          <w:tcPr>
            <w:tcW w:w="516" w:type="dxa"/>
            <w:vAlign w:val="bottom"/>
          </w:tcPr>
          <w:p w:rsidR="0051254E" w:rsidRPr="00BD703F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02</w:t>
            </w:r>
          </w:p>
        </w:tc>
        <w:tc>
          <w:tcPr>
            <w:tcW w:w="523" w:type="dxa"/>
            <w:vAlign w:val="bottom"/>
          </w:tcPr>
          <w:p w:rsidR="0051254E" w:rsidRPr="00BD703F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BD703F">
              <w:rPr>
                <w:rFonts w:ascii="Times New Roman" w:hAnsi="Times New Roman"/>
                <w:color w:val="000000"/>
                <w:lang w:eastAsia="ru-RU"/>
              </w:rPr>
              <w:t>03</w:t>
            </w:r>
          </w:p>
        </w:tc>
        <w:tc>
          <w:tcPr>
            <w:tcW w:w="1753" w:type="dxa"/>
            <w:vAlign w:val="bottom"/>
          </w:tcPr>
          <w:p w:rsidR="0051254E" w:rsidRPr="00BD703F" w:rsidRDefault="0051254E" w:rsidP="00753BB9">
            <w:pPr>
              <w:spacing w:after="100" w:line="240" w:lineRule="auto"/>
              <w:jc w:val="right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40,1</w:t>
            </w:r>
          </w:p>
        </w:tc>
      </w:tr>
      <w:tr w:rsidR="0051254E" w:rsidRPr="00371815" w:rsidTr="00FA0459">
        <w:trPr>
          <w:trHeight w:val="569"/>
        </w:trPr>
        <w:tc>
          <w:tcPr>
            <w:tcW w:w="4671" w:type="dxa"/>
            <w:vAlign w:val="bottom"/>
          </w:tcPr>
          <w:p w:rsidR="0051254E" w:rsidRPr="005D7CC0" w:rsidRDefault="0051254E" w:rsidP="00DC2866">
            <w:pPr>
              <w:spacing w:after="100" w:line="240" w:lineRule="auto"/>
              <w:jc w:val="both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5D7CC0">
              <w:rPr>
                <w:rFonts w:ascii="Times New Roman" w:hAnsi="Times New Roman"/>
                <w:b/>
                <w:color w:val="000000"/>
                <w:lang w:eastAsia="ru-RU"/>
              </w:rPr>
              <w:t xml:space="preserve">Всего расходов </w:t>
            </w:r>
          </w:p>
        </w:tc>
        <w:tc>
          <w:tcPr>
            <w:tcW w:w="1838" w:type="dxa"/>
            <w:vAlign w:val="bottom"/>
          </w:tcPr>
          <w:p w:rsidR="0051254E" w:rsidRPr="00054982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15" w:type="dxa"/>
            <w:vAlign w:val="bottom"/>
          </w:tcPr>
          <w:p w:rsidR="0051254E" w:rsidRPr="00054982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16" w:type="dxa"/>
            <w:vAlign w:val="bottom"/>
          </w:tcPr>
          <w:p w:rsidR="0051254E" w:rsidRPr="00054982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23" w:type="dxa"/>
            <w:vAlign w:val="bottom"/>
          </w:tcPr>
          <w:p w:rsidR="0051254E" w:rsidRPr="00054982" w:rsidRDefault="0051254E" w:rsidP="00753BB9">
            <w:pPr>
              <w:spacing w:after="10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54982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753" w:type="dxa"/>
            <w:vAlign w:val="bottom"/>
          </w:tcPr>
          <w:p w:rsidR="0051254E" w:rsidRPr="00382BAE" w:rsidRDefault="0051254E" w:rsidP="005E7D5F">
            <w:pPr>
              <w:spacing w:after="100" w:line="240" w:lineRule="auto"/>
              <w:jc w:val="right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382BAE">
              <w:rPr>
                <w:rFonts w:ascii="Times New Roman" w:hAnsi="Times New Roman"/>
                <w:b/>
                <w:color w:val="000000"/>
                <w:lang w:eastAsia="ru-RU"/>
              </w:rPr>
              <w:t>17015,3</w:t>
            </w:r>
          </w:p>
        </w:tc>
      </w:tr>
    </w:tbl>
    <w:p w:rsidR="0051254E" w:rsidRDefault="0051254E" w:rsidP="004F243C"/>
    <w:sectPr w:rsidR="0051254E" w:rsidSect="00E8047F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54E" w:rsidRDefault="0051254E" w:rsidP="00183A23">
      <w:pPr>
        <w:spacing w:after="0" w:line="240" w:lineRule="auto"/>
      </w:pPr>
      <w:r>
        <w:separator/>
      </w:r>
    </w:p>
  </w:endnote>
  <w:endnote w:type="continuationSeparator" w:id="1">
    <w:p w:rsidR="0051254E" w:rsidRDefault="0051254E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54E" w:rsidRDefault="0051254E" w:rsidP="00183A23">
      <w:pPr>
        <w:spacing w:after="0" w:line="240" w:lineRule="auto"/>
      </w:pPr>
      <w:r>
        <w:separator/>
      </w:r>
    </w:p>
  </w:footnote>
  <w:footnote w:type="continuationSeparator" w:id="1">
    <w:p w:rsidR="0051254E" w:rsidRDefault="0051254E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254E" w:rsidRDefault="0051254E" w:rsidP="004F243C">
    <w:pPr>
      <w:pStyle w:val="Header"/>
      <w:jc w:val="center"/>
    </w:pPr>
    <w:r w:rsidRPr="007C4949">
      <w:rPr>
        <w:rFonts w:ascii="Times New Roman" w:hAnsi="Times New Roman"/>
        <w:sz w:val="24"/>
        <w:szCs w:val="24"/>
      </w:rPr>
      <w:fldChar w:fldCharType="begin"/>
    </w:r>
    <w:r w:rsidRPr="007C4949">
      <w:rPr>
        <w:rFonts w:ascii="Times New Roman" w:hAnsi="Times New Roman"/>
        <w:sz w:val="24"/>
        <w:szCs w:val="24"/>
      </w:rPr>
      <w:instrText xml:space="preserve"> PAGE   \* MERGEFORMAT </w:instrText>
    </w:r>
    <w:r w:rsidRPr="007C4949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6</w:t>
    </w:r>
    <w:r w:rsidRPr="007C4949">
      <w:rPr>
        <w:rFonts w:ascii="Times New Roman" w:hAnsi="Times New Roman"/>
        <w:sz w:val="24"/>
        <w:szCs w:val="24"/>
      </w:rPr>
      <w:fldChar w:fldCharType="end"/>
    </w:r>
  </w:p>
  <w:p w:rsidR="0051254E" w:rsidRDefault="0051254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A23"/>
    <w:rsid w:val="000133EB"/>
    <w:rsid w:val="000141B6"/>
    <w:rsid w:val="00014724"/>
    <w:rsid w:val="000258A1"/>
    <w:rsid w:val="00030E26"/>
    <w:rsid w:val="00031558"/>
    <w:rsid w:val="00037733"/>
    <w:rsid w:val="0004413A"/>
    <w:rsid w:val="00045677"/>
    <w:rsid w:val="00047D3F"/>
    <w:rsid w:val="0005201D"/>
    <w:rsid w:val="00054494"/>
    <w:rsid w:val="00054682"/>
    <w:rsid w:val="00054982"/>
    <w:rsid w:val="00057014"/>
    <w:rsid w:val="00060FEF"/>
    <w:rsid w:val="000618E9"/>
    <w:rsid w:val="00062A50"/>
    <w:rsid w:val="000776D4"/>
    <w:rsid w:val="00087C78"/>
    <w:rsid w:val="00091700"/>
    <w:rsid w:val="000956A3"/>
    <w:rsid w:val="000962A7"/>
    <w:rsid w:val="000A1078"/>
    <w:rsid w:val="000A691E"/>
    <w:rsid w:val="000B43EF"/>
    <w:rsid w:val="000C5C6E"/>
    <w:rsid w:val="000C5C9E"/>
    <w:rsid w:val="000C78AB"/>
    <w:rsid w:val="000E40D9"/>
    <w:rsid w:val="000E66AE"/>
    <w:rsid w:val="000E6734"/>
    <w:rsid w:val="000E6CF5"/>
    <w:rsid w:val="00104E2C"/>
    <w:rsid w:val="001103FA"/>
    <w:rsid w:val="00112864"/>
    <w:rsid w:val="001132E0"/>
    <w:rsid w:val="001157DC"/>
    <w:rsid w:val="00117D4C"/>
    <w:rsid w:val="00121431"/>
    <w:rsid w:val="00122244"/>
    <w:rsid w:val="001246D3"/>
    <w:rsid w:val="00132610"/>
    <w:rsid w:val="0013586D"/>
    <w:rsid w:val="00142091"/>
    <w:rsid w:val="00143748"/>
    <w:rsid w:val="0015134D"/>
    <w:rsid w:val="00152334"/>
    <w:rsid w:val="00152FBA"/>
    <w:rsid w:val="0015317B"/>
    <w:rsid w:val="00153BF3"/>
    <w:rsid w:val="00155454"/>
    <w:rsid w:val="00164471"/>
    <w:rsid w:val="00166472"/>
    <w:rsid w:val="00170D14"/>
    <w:rsid w:val="00172A5E"/>
    <w:rsid w:val="00172B1E"/>
    <w:rsid w:val="0017411E"/>
    <w:rsid w:val="001756EF"/>
    <w:rsid w:val="00175B5E"/>
    <w:rsid w:val="00176101"/>
    <w:rsid w:val="0018112C"/>
    <w:rsid w:val="00183A23"/>
    <w:rsid w:val="001848B8"/>
    <w:rsid w:val="00185A82"/>
    <w:rsid w:val="001861C8"/>
    <w:rsid w:val="00187B9E"/>
    <w:rsid w:val="00187D31"/>
    <w:rsid w:val="0019315A"/>
    <w:rsid w:val="0019679F"/>
    <w:rsid w:val="0019707D"/>
    <w:rsid w:val="001A0ED9"/>
    <w:rsid w:val="001A531C"/>
    <w:rsid w:val="001A54D3"/>
    <w:rsid w:val="001A5EBA"/>
    <w:rsid w:val="001B39A6"/>
    <w:rsid w:val="001B72E7"/>
    <w:rsid w:val="001C39FC"/>
    <w:rsid w:val="001D4411"/>
    <w:rsid w:val="001E5D32"/>
    <w:rsid w:val="001E6EFA"/>
    <w:rsid w:val="001F1A8D"/>
    <w:rsid w:val="00214994"/>
    <w:rsid w:val="002202C1"/>
    <w:rsid w:val="00220C2E"/>
    <w:rsid w:val="0022453D"/>
    <w:rsid w:val="0022582F"/>
    <w:rsid w:val="00225E40"/>
    <w:rsid w:val="00233748"/>
    <w:rsid w:val="00233C17"/>
    <w:rsid w:val="00234585"/>
    <w:rsid w:val="0024308D"/>
    <w:rsid w:val="00245210"/>
    <w:rsid w:val="002477A9"/>
    <w:rsid w:val="00252170"/>
    <w:rsid w:val="0025662A"/>
    <w:rsid w:val="002575D2"/>
    <w:rsid w:val="00263ED9"/>
    <w:rsid w:val="00263EFA"/>
    <w:rsid w:val="002759F6"/>
    <w:rsid w:val="00275BD0"/>
    <w:rsid w:val="002778E0"/>
    <w:rsid w:val="0028102C"/>
    <w:rsid w:val="00294AF9"/>
    <w:rsid w:val="002A1C58"/>
    <w:rsid w:val="002A2756"/>
    <w:rsid w:val="002A2E36"/>
    <w:rsid w:val="002A4AE8"/>
    <w:rsid w:val="002A503F"/>
    <w:rsid w:val="002A6F2E"/>
    <w:rsid w:val="002B2931"/>
    <w:rsid w:val="002B74D2"/>
    <w:rsid w:val="002B7C41"/>
    <w:rsid w:val="002C6107"/>
    <w:rsid w:val="002D1FC9"/>
    <w:rsid w:val="002D3392"/>
    <w:rsid w:val="002D403A"/>
    <w:rsid w:val="002D4471"/>
    <w:rsid w:val="002D792B"/>
    <w:rsid w:val="002E038B"/>
    <w:rsid w:val="002E102E"/>
    <w:rsid w:val="002E63DE"/>
    <w:rsid w:val="002E73E2"/>
    <w:rsid w:val="002F02B4"/>
    <w:rsid w:val="002F1529"/>
    <w:rsid w:val="002F6258"/>
    <w:rsid w:val="003022B0"/>
    <w:rsid w:val="003029FA"/>
    <w:rsid w:val="00304F23"/>
    <w:rsid w:val="003055DC"/>
    <w:rsid w:val="00305DD2"/>
    <w:rsid w:val="0030631A"/>
    <w:rsid w:val="00306F5C"/>
    <w:rsid w:val="003141E3"/>
    <w:rsid w:val="00323750"/>
    <w:rsid w:val="00324F08"/>
    <w:rsid w:val="00325320"/>
    <w:rsid w:val="00326216"/>
    <w:rsid w:val="00330B9B"/>
    <w:rsid w:val="003406FF"/>
    <w:rsid w:val="00341326"/>
    <w:rsid w:val="00341A22"/>
    <w:rsid w:val="00342FDF"/>
    <w:rsid w:val="003442A0"/>
    <w:rsid w:val="00350052"/>
    <w:rsid w:val="003524A3"/>
    <w:rsid w:val="0035390D"/>
    <w:rsid w:val="00354900"/>
    <w:rsid w:val="00356372"/>
    <w:rsid w:val="00361527"/>
    <w:rsid w:val="003632D2"/>
    <w:rsid w:val="00363E08"/>
    <w:rsid w:val="00364E9E"/>
    <w:rsid w:val="00366517"/>
    <w:rsid w:val="00371815"/>
    <w:rsid w:val="003759EA"/>
    <w:rsid w:val="0037657D"/>
    <w:rsid w:val="00380542"/>
    <w:rsid w:val="00382BAE"/>
    <w:rsid w:val="00382CA7"/>
    <w:rsid w:val="003856CF"/>
    <w:rsid w:val="00385A2D"/>
    <w:rsid w:val="003864F7"/>
    <w:rsid w:val="0038782B"/>
    <w:rsid w:val="00392B81"/>
    <w:rsid w:val="00395AEC"/>
    <w:rsid w:val="00396F77"/>
    <w:rsid w:val="003A42A2"/>
    <w:rsid w:val="003A5488"/>
    <w:rsid w:val="003B0CE7"/>
    <w:rsid w:val="003C2036"/>
    <w:rsid w:val="003C3450"/>
    <w:rsid w:val="003C3F90"/>
    <w:rsid w:val="003C4436"/>
    <w:rsid w:val="003C4C02"/>
    <w:rsid w:val="003C62AF"/>
    <w:rsid w:val="003C731F"/>
    <w:rsid w:val="003C7AB4"/>
    <w:rsid w:val="003D0942"/>
    <w:rsid w:val="003D0BF0"/>
    <w:rsid w:val="003D0C0F"/>
    <w:rsid w:val="003D3C45"/>
    <w:rsid w:val="003E1097"/>
    <w:rsid w:val="003E3C52"/>
    <w:rsid w:val="003E3E80"/>
    <w:rsid w:val="003E625A"/>
    <w:rsid w:val="003E6D05"/>
    <w:rsid w:val="003F1DAE"/>
    <w:rsid w:val="003F45B9"/>
    <w:rsid w:val="003F6B70"/>
    <w:rsid w:val="00401082"/>
    <w:rsid w:val="0040302D"/>
    <w:rsid w:val="0041459A"/>
    <w:rsid w:val="004170A9"/>
    <w:rsid w:val="00422CAC"/>
    <w:rsid w:val="00423E84"/>
    <w:rsid w:val="00424373"/>
    <w:rsid w:val="004249FF"/>
    <w:rsid w:val="004272A9"/>
    <w:rsid w:val="004307A4"/>
    <w:rsid w:val="00432DDD"/>
    <w:rsid w:val="0043463A"/>
    <w:rsid w:val="00435C58"/>
    <w:rsid w:val="00441012"/>
    <w:rsid w:val="00446E32"/>
    <w:rsid w:val="00447150"/>
    <w:rsid w:val="00452DF9"/>
    <w:rsid w:val="00456491"/>
    <w:rsid w:val="00460308"/>
    <w:rsid w:val="00465269"/>
    <w:rsid w:val="0046681A"/>
    <w:rsid w:val="00467065"/>
    <w:rsid w:val="004674DC"/>
    <w:rsid w:val="00483EB9"/>
    <w:rsid w:val="00484AA0"/>
    <w:rsid w:val="004850CB"/>
    <w:rsid w:val="00494394"/>
    <w:rsid w:val="00495C6B"/>
    <w:rsid w:val="00497595"/>
    <w:rsid w:val="004A5322"/>
    <w:rsid w:val="004A5DBF"/>
    <w:rsid w:val="004B0834"/>
    <w:rsid w:val="004B1ED1"/>
    <w:rsid w:val="004B2CA9"/>
    <w:rsid w:val="004B7E3A"/>
    <w:rsid w:val="004C0D7C"/>
    <w:rsid w:val="004C1B66"/>
    <w:rsid w:val="004C29E7"/>
    <w:rsid w:val="004C4EEA"/>
    <w:rsid w:val="004E0500"/>
    <w:rsid w:val="004E2773"/>
    <w:rsid w:val="004E3ED0"/>
    <w:rsid w:val="004E4C18"/>
    <w:rsid w:val="004F243C"/>
    <w:rsid w:val="00501588"/>
    <w:rsid w:val="00502656"/>
    <w:rsid w:val="0050508C"/>
    <w:rsid w:val="00512051"/>
    <w:rsid w:val="0051254E"/>
    <w:rsid w:val="005231D1"/>
    <w:rsid w:val="00531590"/>
    <w:rsid w:val="00532C52"/>
    <w:rsid w:val="005519A5"/>
    <w:rsid w:val="00554794"/>
    <w:rsid w:val="00556506"/>
    <w:rsid w:val="00557EBD"/>
    <w:rsid w:val="005626C4"/>
    <w:rsid w:val="005643E7"/>
    <w:rsid w:val="00570A0D"/>
    <w:rsid w:val="00573674"/>
    <w:rsid w:val="00574D60"/>
    <w:rsid w:val="0057718C"/>
    <w:rsid w:val="00581F8E"/>
    <w:rsid w:val="005821F1"/>
    <w:rsid w:val="0059124A"/>
    <w:rsid w:val="00593844"/>
    <w:rsid w:val="00593D0D"/>
    <w:rsid w:val="005A0B91"/>
    <w:rsid w:val="005A3FA8"/>
    <w:rsid w:val="005A65AF"/>
    <w:rsid w:val="005A718A"/>
    <w:rsid w:val="005B1159"/>
    <w:rsid w:val="005B2224"/>
    <w:rsid w:val="005B3471"/>
    <w:rsid w:val="005B38C1"/>
    <w:rsid w:val="005B57D8"/>
    <w:rsid w:val="005C1340"/>
    <w:rsid w:val="005C2F66"/>
    <w:rsid w:val="005C4788"/>
    <w:rsid w:val="005C6124"/>
    <w:rsid w:val="005C7689"/>
    <w:rsid w:val="005D0271"/>
    <w:rsid w:val="005D1BD6"/>
    <w:rsid w:val="005D4CDE"/>
    <w:rsid w:val="005D645C"/>
    <w:rsid w:val="005D732C"/>
    <w:rsid w:val="005D7CC0"/>
    <w:rsid w:val="005E1AEA"/>
    <w:rsid w:val="005E6986"/>
    <w:rsid w:val="005E6C47"/>
    <w:rsid w:val="005E7D5F"/>
    <w:rsid w:val="005F223E"/>
    <w:rsid w:val="005F4C75"/>
    <w:rsid w:val="005F6813"/>
    <w:rsid w:val="005F69B4"/>
    <w:rsid w:val="005F7985"/>
    <w:rsid w:val="00601627"/>
    <w:rsid w:val="00601F7B"/>
    <w:rsid w:val="00603EBF"/>
    <w:rsid w:val="00605B8E"/>
    <w:rsid w:val="00606FFB"/>
    <w:rsid w:val="00610BAD"/>
    <w:rsid w:val="00611A78"/>
    <w:rsid w:val="00611EBD"/>
    <w:rsid w:val="006142A4"/>
    <w:rsid w:val="00616EA3"/>
    <w:rsid w:val="00620A8A"/>
    <w:rsid w:val="00622ECF"/>
    <w:rsid w:val="00630D35"/>
    <w:rsid w:val="00634B29"/>
    <w:rsid w:val="00636949"/>
    <w:rsid w:val="0063750C"/>
    <w:rsid w:val="00642372"/>
    <w:rsid w:val="00642C14"/>
    <w:rsid w:val="006508F6"/>
    <w:rsid w:val="00650BE7"/>
    <w:rsid w:val="00654DFC"/>
    <w:rsid w:val="00660AB0"/>
    <w:rsid w:val="00661616"/>
    <w:rsid w:val="00667FB1"/>
    <w:rsid w:val="00676E4C"/>
    <w:rsid w:val="0068032A"/>
    <w:rsid w:val="00680637"/>
    <w:rsid w:val="00687FD3"/>
    <w:rsid w:val="006911A6"/>
    <w:rsid w:val="0069614D"/>
    <w:rsid w:val="0069631A"/>
    <w:rsid w:val="00696532"/>
    <w:rsid w:val="00697778"/>
    <w:rsid w:val="006A0664"/>
    <w:rsid w:val="006A2CB5"/>
    <w:rsid w:val="006A2F1E"/>
    <w:rsid w:val="006A6255"/>
    <w:rsid w:val="006A62BE"/>
    <w:rsid w:val="006C6D31"/>
    <w:rsid w:val="006C794C"/>
    <w:rsid w:val="006D37BF"/>
    <w:rsid w:val="006E349A"/>
    <w:rsid w:val="006E364C"/>
    <w:rsid w:val="006F0C32"/>
    <w:rsid w:val="006F2104"/>
    <w:rsid w:val="006F5F56"/>
    <w:rsid w:val="0070234C"/>
    <w:rsid w:val="00706957"/>
    <w:rsid w:val="007102D9"/>
    <w:rsid w:val="00710F7F"/>
    <w:rsid w:val="0071165C"/>
    <w:rsid w:val="00712B85"/>
    <w:rsid w:val="0072129B"/>
    <w:rsid w:val="00724041"/>
    <w:rsid w:val="00724A49"/>
    <w:rsid w:val="0073225A"/>
    <w:rsid w:val="007344C3"/>
    <w:rsid w:val="007461BC"/>
    <w:rsid w:val="00746502"/>
    <w:rsid w:val="0074768D"/>
    <w:rsid w:val="00753BB9"/>
    <w:rsid w:val="00762B91"/>
    <w:rsid w:val="00763BB1"/>
    <w:rsid w:val="00770F55"/>
    <w:rsid w:val="007724D4"/>
    <w:rsid w:val="00780F68"/>
    <w:rsid w:val="00781A6F"/>
    <w:rsid w:val="007841AD"/>
    <w:rsid w:val="007849B3"/>
    <w:rsid w:val="00785EAC"/>
    <w:rsid w:val="00795C1B"/>
    <w:rsid w:val="00796435"/>
    <w:rsid w:val="00796B42"/>
    <w:rsid w:val="007A00A3"/>
    <w:rsid w:val="007A60DE"/>
    <w:rsid w:val="007B12EC"/>
    <w:rsid w:val="007B348C"/>
    <w:rsid w:val="007B4787"/>
    <w:rsid w:val="007C1838"/>
    <w:rsid w:val="007C38ED"/>
    <w:rsid w:val="007C43D0"/>
    <w:rsid w:val="007C4949"/>
    <w:rsid w:val="007C4F10"/>
    <w:rsid w:val="007C58F9"/>
    <w:rsid w:val="007C66D1"/>
    <w:rsid w:val="007D05D8"/>
    <w:rsid w:val="007D42DA"/>
    <w:rsid w:val="007D73F7"/>
    <w:rsid w:val="007E0FFE"/>
    <w:rsid w:val="007E4AB1"/>
    <w:rsid w:val="007E772F"/>
    <w:rsid w:val="008071D5"/>
    <w:rsid w:val="0081156F"/>
    <w:rsid w:val="00813C38"/>
    <w:rsid w:val="00814A7A"/>
    <w:rsid w:val="00826CCF"/>
    <w:rsid w:val="008275F4"/>
    <w:rsid w:val="008374F9"/>
    <w:rsid w:val="00837A08"/>
    <w:rsid w:val="00845265"/>
    <w:rsid w:val="00845427"/>
    <w:rsid w:val="008523D1"/>
    <w:rsid w:val="008543F1"/>
    <w:rsid w:val="00854AE2"/>
    <w:rsid w:val="00854E8D"/>
    <w:rsid w:val="0085699D"/>
    <w:rsid w:val="00860F1F"/>
    <w:rsid w:val="0087546C"/>
    <w:rsid w:val="00876A51"/>
    <w:rsid w:val="00881A14"/>
    <w:rsid w:val="008865D8"/>
    <w:rsid w:val="00886DD0"/>
    <w:rsid w:val="00887AB5"/>
    <w:rsid w:val="00892B04"/>
    <w:rsid w:val="0089409E"/>
    <w:rsid w:val="00895AE5"/>
    <w:rsid w:val="00895CF8"/>
    <w:rsid w:val="0089789F"/>
    <w:rsid w:val="008A00B0"/>
    <w:rsid w:val="008A5856"/>
    <w:rsid w:val="008B2352"/>
    <w:rsid w:val="008C0CC0"/>
    <w:rsid w:val="008C3089"/>
    <w:rsid w:val="008C37B8"/>
    <w:rsid w:val="008C5353"/>
    <w:rsid w:val="008C5450"/>
    <w:rsid w:val="008D4E11"/>
    <w:rsid w:val="008D51D1"/>
    <w:rsid w:val="008D7284"/>
    <w:rsid w:val="008E0641"/>
    <w:rsid w:val="008E5D43"/>
    <w:rsid w:val="008F1B4A"/>
    <w:rsid w:val="008F2424"/>
    <w:rsid w:val="008F3AAB"/>
    <w:rsid w:val="008F4354"/>
    <w:rsid w:val="008F5BDD"/>
    <w:rsid w:val="0090007A"/>
    <w:rsid w:val="00901810"/>
    <w:rsid w:val="00910649"/>
    <w:rsid w:val="00911F25"/>
    <w:rsid w:val="00913093"/>
    <w:rsid w:val="009146DD"/>
    <w:rsid w:val="00914C48"/>
    <w:rsid w:val="00915A54"/>
    <w:rsid w:val="00917CB4"/>
    <w:rsid w:val="00924D7B"/>
    <w:rsid w:val="00945974"/>
    <w:rsid w:val="0095069F"/>
    <w:rsid w:val="00956641"/>
    <w:rsid w:val="00964AF4"/>
    <w:rsid w:val="00973C31"/>
    <w:rsid w:val="00987527"/>
    <w:rsid w:val="00987A0E"/>
    <w:rsid w:val="00992913"/>
    <w:rsid w:val="00994B0B"/>
    <w:rsid w:val="009A1505"/>
    <w:rsid w:val="009A179D"/>
    <w:rsid w:val="009A38DC"/>
    <w:rsid w:val="009B0058"/>
    <w:rsid w:val="009B3FD4"/>
    <w:rsid w:val="009B7FED"/>
    <w:rsid w:val="009C1947"/>
    <w:rsid w:val="009D0642"/>
    <w:rsid w:val="009D0715"/>
    <w:rsid w:val="009D13FF"/>
    <w:rsid w:val="009D2F16"/>
    <w:rsid w:val="009D5A05"/>
    <w:rsid w:val="009D5AE8"/>
    <w:rsid w:val="009E22CC"/>
    <w:rsid w:val="009E45A3"/>
    <w:rsid w:val="009E46A7"/>
    <w:rsid w:val="009F37E8"/>
    <w:rsid w:val="009F3C8F"/>
    <w:rsid w:val="009F3F3E"/>
    <w:rsid w:val="009F50A1"/>
    <w:rsid w:val="00A00208"/>
    <w:rsid w:val="00A144E8"/>
    <w:rsid w:val="00A16DEB"/>
    <w:rsid w:val="00A20A22"/>
    <w:rsid w:val="00A20EFE"/>
    <w:rsid w:val="00A268BD"/>
    <w:rsid w:val="00A27076"/>
    <w:rsid w:val="00A275A8"/>
    <w:rsid w:val="00A3794A"/>
    <w:rsid w:val="00A45AC2"/>
    <w:rsid w:val="00A469EE"/>
    <w:rsid w:val="00A52DD5"/>
    <w:rsid w:val="00A52E49"/>
    <w:rsid w:val="00A67EC9"/>
    <w:rsid w:val="00A71F79"/>
    <w:rsid w:val="00A73826"/>
    <w:rsid w:val="00A75864"/>
    <w:rsid w:val="00A76068"/>
    <w:rsid w:val="00A80BFC"/>
    <w:rsid w:val="00A812F9"/>
    <w:rsid w:val="00A85884"/>
    <w:rsid w:val="00A9517C"/>
    <w:rsid w:val="00AA0DF5"/>
    <w:rsid w:val="00AA21D6"/>
    <w:rsid w:val="00AA243D"/>
    <w:rsid w:val="00AA5281"/>
    <w:rsid w:val="00AA7BB5"/>
    <w:rsid w:val="00AB0229"/>
    <w:rsid w:val="00AB025B"/>
    <w:rsid w:val="00AB4816"/>
    <w:rsid w:val="00AC3E43"/>
    <w:rsid w:val="00AC5E76"/>
    <w:rsid w:val="00AD081E"/>
    <w:rsid w:val="00AD332A"/>
    <w:rsid w:val="00AD508D"/>
    <w:rsid w:val="00AD7326"/>
    <w:rsid w:val="00AD760B"/>
    <w:rsid w:val="00AE0329"/>
    <w:rsid w:val="00AE11B4"/>
    <w:rsid w:val="00AE6007"/>
    <w:rsid w:val="00AE6BF6"/>
    <w:rsid w:val="00AE6C68"/>
    <w:rsid w:val="00AF2391"/>
    <w:rsid w:val="00AF4720"/>
    <w:rsid w:val="00AF5426"/>
    <w:rsid w:val="00AF6AE7"/>
    <w:rsid w:val="00B01A2A"/>
    <w:rsid w:val="00B04E3C"/>
    <w:rsid w:val="00B07D60"/>
    <w:rsid w:val="00B10E18"/>
    <w:rsid w:val="00B10E9F"/>
    <w:rsid w:val="00B13D23"/>
    <w:rsid w:val="00B15608"/>
    <w:rsid w:val="00B15758"/>
    <w:rsid w:val="00B2404E"/>
    <w:rsid w:val="00B25CA8"/>
    <w:rsid w:val="00B30040"/>
    <w:rsid w:val="00B303BA"/>
    <w:rsid w:val="00B45FDB"/>
    <w:rsid w:val="00B52537"/>
    <w:rsid w:val="00B63D40"/>
    <w:rsid w:val="00B65E6A"/>
    <w:rsid w:val="00B66817"/>
    <w:rsid w:val="00B67081"/>
    <w:rsid w:val="00B673EC"/>
    <w:rsid w:val="00B703B6"/>
    <w:rsid w:val="00B70478"/>
    <w:rsid w:val="00B71D3E"/>
    <w:rsid w:val="00B7317B"/>
    <w:rsid w:val="00B77B89"/>
    <w:rsid w:val="00B8009E"/>
    <w:rsid w:val="00B803EF"/>
    <w:rsid w:val="00B839D3"/>
    <w:rsid w:val="00B92C23"/>
    <w:rsid w:val="00B936B1"/>
    <w:rsid w:val="00B95632"/>
    <w:rsid w:val="00B9788C"/>
    <w:rsid w:val="00B97EA4"/>
    <w:rsid w:val="00BA0A52"/>
    <w:rsid w:val="00BA3806"/>
    <w:rsid w:val="00BA5504"/>
    <w:rsid w:val="00BB1269"/>
    <w:rsid w:val="00BB1639"/>
    <w:rsid w:val="00BC58E0"/>
    <w:rsid w:val="00BC71A1"/>
    <w:rsid w:val="00BD4FFC"/>
    <w:rsid w:val="00BD5686"/>
    <w:rsid w:val="00BD6FCE"/>
    <w:rsid w:val="00BD703F"/>
    <w:rsid w:val="00BD7520"/>
    <w:rsid w:val="00BD7C5E"/>
    <w:rsid w:val="00BF0229"/>
    <w:rsid w:val="00BF0721"/>
    <w:rsid w:val="00BF3DD1"/>
    <w:rsid w:val="00C03792"/>
    <w:rsid w:val="00C07C7F"/>
    <w:rsid w:val="00C106DC"/>
    <w:rsid w:val="00C118DC"/>
    <w:rsid w:val="00C158D7"/>
    <w:rsid w:val="00C21D9A"/>
    <w:rsid w:val="00C23B10"/>
    <w:rsid w:val="00C31184"/>
    <w:rsid w:val="00C3484C"/>
    <w:rsid w:val="00C35378"/>
    <w:rsid w:val="00C43657"/>
    <w:rsid w:val="00C4515F"/>
    <w:rsid w:val="00C54C6E"/>
    <w:rsid w:val="00C55934"/>
    <w:rsid w:val="00C62ED9"/>
    <w:rsid w:val="00C64BCB"/>
    <w:rsid w:val="00C66378"/>
    <w:rsid w:val="00C80673"/>
    <w:rsid w:val="00C824BA"/>
    <w:rsid w:val="00C830BE"/>
    <w:rsid w:val="00C83ECA"/>
    <w:rsid w:val="00C9727A"/>
    <w:rsid w:val="00CA222C"/>
    <w:rsid w:val="00CA3291"/>
    <w:rsid w:val="00CA35C2"/>
    <w:rsid w:val="00CB0246"/>
    <w:rsid w:val="00CB2F47"/>
    <w:rsid w:val="00CB61A8"/>
    <w:rsid w:val="00CB7EBA"/>
    <w:rsid w:val="00CC3EC7"/>
    <w:rsid w:val="00CC51C7"/>
    <w:rsid w:val="00CD079F"/>
    <w:rsid w:val="00CD1703"/>
    <w:rsid w:val="00CD6202"/>
    <w:rsid w:val="00CE0DE3"/>
    <w:rsid w:val="00CE1F60"/>
    <w:rsid w:val="00CF2026"/>
    <w:rsid w:val="00D02C18"/>
    <w:rsid w:val="00D05944"/>
    <w:rsid w:val="00D07AED"/>
    <w:rsid w:val="00D143AB"/>
    <w:rsid w:val="00D2329A"/>
    <w:rsid w:val="00D23A2A"/>
    <w:rsid w:val="00D24386"/>
    <w:rsid w:val="00D24F6F"/>
    <w:rsid w:val="00D26D09"/>
    <w:rsid w:val="00D277B1"/>
    <w:rsid w:val="00D36DA8"/>
    <w:rsid w:val="00D37E7E"/>
    <w:rsid w:val="00D405C5"/>
    <w:rsid w:val="00D4127C"/>
    <w:rsid w:val="00D4161C"/>
    <w:rsid w:val="00D4299E"/>
    <w:rsid w:val="00D441CC"/>
    <w:rsid w:val="00D47B43"/>
    <w:rsid w:val="00D52896"/>
    <w:rsid w:val="00D5327C"/>
    <w:rsid w:val="00D56AE0"/>
    <w:rsid w:val="00D5754F"/>
    <w:rsid w:val="00D63C14"/>
    <w:rsid w:val="00D671A9"/>
    <w:rsid w:val="00D70784"/>
    <w:rsid w:val="00D72748"/>
    <w:rsid w:val="00D76776"/>
    <w:rsid w:val="00D80CB2"/>
    <w:rsid w:val="00D83496"/>
    <w:rsid w:val="00D84735"/>
    <w:rsid w:val="00DA2240"/>
    <w:rsid w:val="00DA3F84"/>
    <w:rsid w:val="00DA5322"/>
    <w:rsid w:val="00DA5513"/>
    <w:rsid w:val="00DA7829"/>
    <w:rsid w:val="00DB1008"/>
    <w:rsid w:val="00DB33AC"/>
    <w:rsid w:val="00DC2866"/>
    <w:rsid w:val="00DC32CC"/>
    <w:rsid w:val="00DC54B5"/>
    <w:rsid w:val="00DC7427"/>
    <w:rsid w:val="00DD32AC"/>
    <w:rsid w:val="00DD3D4A"/>
    <w:rsid w:val="00DD3E3B"/>
    <w:rsid w:val="00DD4A31"/>
    <w:rsid w:val="00DD75EB"/>
    <w:rsid w:val="00DE3438"/>
    <w:rsid w:val="00DE3C5C"/>
    <w:rsid w:val="00DF211E"/>
    <w:rsid w:val="00DF2FC6"/>
    <w:rsid w:val="00E0516D"/>
    <w:rsid w:val="00E05D51"/>
    <w:rsid w:val="00E104D4"/>
    <w:rsid w:val="00E16031"/>
    <w:rsid w:val="00E16135"/>
    <w:rsid w:val="00E1660F"/>
    <w:rsid w:val="00E212CE"/>
    <w:rsid w:val="00E2298D"/>
    <w:rsid w:val="00E26BFC"/>
    <w:rsid w:val="00E27218"/>
    <w:rsid w:val="00E30B0D"/>
    <w:rsid w:val="00E3310F"/>
    <w:rsid w:val="00E357B6"/>
    <w:rsid w:val="00E367E8"/>
    <w:rsid w:val="00E41A1F"/>
    <w:rsid w:val="00E45BD8"/>
    <w:rsid w:val="00E47E30"/>
    <w:rsid w:val="00E50D45"/>
    <w:rsid w:val="00E50F69"/>
    <w:rsid w:val="00E53B23"/>
    <w:rsid w:val="00E55880"/>
    <w:rsid w:val="00E61588"/>
    <w:rsid w:val="00E62FE2"/>
    <w:rsid w:val="00E6329D"/>
    <w:rsid w:val="00E71E5A"/>
    <w:rsid w:val="00E7722D"/>
    <w:rsid w:val="00E77526"/>
    <w:rsid w:val="00E8047F"/>
    <w:rsid w:val="00E8153E"/>
    <w:rsid w:val="00E83517"/>
    <w:rsid w:val="00E93CCB"/>
    <w:rsid w:val="00EA44A9"/>
    <w:rsid w:val="00EA567E"/>
    <w:rsid w:val="00EA6B16"/>
    <w:rsid w:val="00EA750E"/>
    <w:rsid w:val="00EB108F"/>
    <w:rsid w:val="00EB4EDC"/>
    <w:rsid w:val="00EB6CFE"/>
    <w:rsid w:val="00EC646A"/>
    <w:rsid w:val="00EC6729"/>
    <w:rsid w:val="00ED19A8"/>
    <w:rsid w:val="00ED2AB7"/>
    <w:rsid w:val="00ED3D2A"/>
    <w:rsid w:val="00EF025C"/>
    <w:rsid w:val="00EF1B75"/>
    <w:rsid w:val="00EF45D5"/>
    <w:rsid w:val="00EF5F33"/>
    <w:rsid w:val="00EF5FA2"/>
    <w:rsid w:val="00EF6150"/>
    <w:rsid w:val="00EF6D39"/>
    <w:rsid w:val="00F024F8"/>
    <w:rsid w:val="00F0781B"/>
    <w:rsid w:val="00F15470"/>
    <w:rsid w:val="00F1733A"/>
    <w:rsid w:val="00F21299"/>
    <w:rsid w:val="00F26479"/>
    <w:rsid w:val="00F276DE"/>
    <w:rsid w:val="00F30F4B"/>
    <w:rsid w:val="00F33796"/>
    <w:rsid w:val="00F423D1"/>
    <w:rsid w:val="00F43AC2"/>
    <w:rsid w:val="00F451F0"/>
    <w:rsid w:val="00F46FF6"/>
    <w:rsid w:val="00F500B2"/>
    <w:rsid w:val="00F51A21"/>
    <w:rsid w:val="00F52875"/>
    <w:rsid w:val="00F608CC"/>
    <w:rsid w:val="00F63982"/>
    <w:rsid w:val="00F80A73"/>
    <w:rsid w:val="00F815DB"/>
    <w:rsid w:val="00F816E2"/>
    <w:rsid w:val="00F81F9F"/>
    <w:rsid w:val="00F82250"/>
    <w:rsid w:val="00F851F4"/>
    <w:rsid w:val="00F964BC"/>
    <w:rsid w:val="00F97A7E"/>
    <w:rsid w:val="00FA0459"/>
    <w:rsid w:val="00FA370F"/>
    <w:rsid w:val="00FA4D95"/>
    <w:rsid w:val="00FA520B"/>
    <w:rsid w:val="00FA7982"/>
    <w:rsid w:val="00FB31B7"/>
    <w:rsid w:val="00FB4C41"/>
    <w:rsid w:val="00FC59C1"/>
    <w:rsid w:val="00FC7501"/>
    <w:rsid w:val="00FD2A6C"/>
    <w:rsid w:val="00FD4F75"/>
    <w:rsid w:val="00FD541A"/>
    <w:rsid w:val="00FE543B"/>
    <w:rsid w:val="00FF2EC1"/>
    <w:rsid w:val="00FF7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7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183A23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83A23"/>
    <w:rPr>
      <w:rFonts w:cs="Times New Roman"/>
      <w:color w:val="800080"/>
      <w:u w:val="single"/>
    </w:rPr>
  </w:style>
  <w:style w:type="paragraph" w:customStyle="1" w:styleId="xl66">
    <w:name w:val="xl6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2">
    <w:name w:val="xl7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5">
    <w:name w:val="xl7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0">
    <w:name w:val="xl8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2">
    <w:name w:val="xl8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7">
    <w:name w:val="xl8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8">
    <w:name w:val="xl8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7">
    <w:name w:val="xl97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00">
    <w:name w:val="xl100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2">
    <w:name w:val="xl102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7">
    <w:name w:val="xl107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9">
    <w:name w:val="xl109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3">
    <w:name w:val="xl113"/>
    <w:basedOn w:val="Normal"/>
    <w:uiPriority w:val="99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Normal"/>
    <w:uiPriority w:val="99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Normal"/>
    <w:uiPriority w:val="99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8">
    <w:name w:val="xl118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0">
    <w:name w:val="xl120"/>
    <w:basedOn w:val="Normal"/>
    <w:uiPriority w:val="99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1">
    <w:name w:val="xl121"/>
    <w:basedOn w:val="Normal"/>
    <w:uiPriority w:val="99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2">
    <w:name w:val="xl122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3">
    <w:name w:val="xl123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4">
    <w:name w:val="xl124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5">
    <w:name w:val="xl125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6">
    <w:name w:val="xl126"/>
    <w:basedOn w:val="Normal"/>
    <w:uiPriority w:val="99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27">
    <w:name w:val="xl127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Normal"/>
    <w:uiPriority w:val="99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29">
    <w:name w:val="xl129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0">
    <w:name w:val="xl13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1">
    <w:name w:val="xl131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2">
    <w:name w:val="xl132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3">
    <w:name w:val="xl133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4">
    <w:name w:val="xl13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5">
    <w:name w:val="xl135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6">
    <w:name w:val="xl136"/>
    <w:basedOn w:val="Normal"/>
    <w:uiPriority w:val="99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8">
    <w:name w:val="xl138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39">
    <w:name w:val="xl139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0">
    <w:name w:val="xl140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1">
    <w:name w:val="xl141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2">
    <w:name w:val="xl142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3">
    <w:name w:val="xl143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4">
    <w:name w:val="xl144"/>
    <w:basedOn w:val="Normal"/>
    <w:uiPriority w:val="99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5">
    <w:name w:val="xl145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6">
    <w:name w:val="xl14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47">
    <w:name w:val="xl147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8">
    <w:name w:val="xl14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49">
    <w:name w:val="xl149"/>
    <w:basedOn w:val="Normal"/>
    <w:uiPriority w:val="99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6"/>
      <w:szCs w:val="26"/>
      <w:lang w:eastAsia="ru-RU"/>
    </w:rPr>
  </w:style>
  <w:style w:type="paragraph" w:customStyle="1" w:styleId="xl150">
    <w:name w:val="xl15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1">
    <w:name w:val="xl151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2">
    <w:name w:val="xl152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3">
    <w:name w:val="xl153"/>
    <w:basedOn w:val="Normal"/>
    <w:uiPriority w:val="99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4">
    <w:name w:val="xl154"/>
    <w:basedOn w:val="Normal"/>
    <w:uiPriority w:val="99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5">
    <w:name w:val="xl155"/>
    <w:basedOn w:val="Normal"/>
    <w:uiPriority w:val="99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6">
    <w:name w:val="xl156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7">
    <w:name w:val="xl157"/>
    <w:basedOn w:val="Normal"/>
    <w:uiPriority w:val="99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8">
    <w:name w:val="xl158"/>
    <w:basedOn w:val="Normal"/>
    <w:uiPriority w:val="99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59">
    <w:name w:val="xl159"/>
    <w:basedOn w:val="Normal"/>
    <w:uiPriority w:val="99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0">
    <w:name w:val="xl160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1">
    <w:name w:val="xl161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2">
    <w:name w:val="xl162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3">
    <w:name w:val="xl163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4">
    <w:name w:val="xl164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5">
    <w:name w:val="xl165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6">
    <w:name w:val="xl166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0">
    <w:name w:val="xl170"/>
    <w:basedOn w:val="Normal"/>
    <w:uiPriority w:val="99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1">
    <w:name w:val="xl171"/>
    <w:basedOn w:val="Normal"/>
    <w:uiPriority w:val="99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83A2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3A2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3A23"/>
    <w:rPr>
      <w:rFonts w:cs="Times New Roman"/>
    </w:rPr>
  </w:style>
  <w:style w:type="paragraph" w:customStyle="1" w:styleId="xl64">
    <w:name w:val="xl64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Normal"/>
    <w:uiPriority w:val="99"/>
    <w:rsid w:val="004C4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BodyText">
    <w:name w:val="Body Text"/>
    <w:aliases w:val="Знак"/>
    <w:basedOn w:val="Normal"/>
    <w:link w:val="BodyTextChar"/>
    <w:uiPriority w:val="99"/>
    <w:rsid w:val="00EF6150"/>
    <w:pPr>
      <w:spacing w:after="0" w:line="240" w:lineRule="auto"/>
    </w:pPr>
    <w:rPr>
      <w:rFonts w:ascii="Times New Roman" w:hAnsi="Times New Roman"/>
      <w:i/>
      <w:sz w:val="32"/>
      <w:szCs w:val="20"/>
      <w:lang w:eastAsia="ru-RU"/>
    </w:r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semiHidden/>
    <w:locked/>
    <w:rsid w:val="00724A49"/>
    <w:rPr>
      <w:rFonts w:cs="Times New Roman"/>
      <w:lang w:eastAsia="en-US"/>
    </w:rPr>
  </w:style>
  <w:style w:type="paragraph" w:customStyle="1" w:styleId="1">
    <w:name w:val="Ñòèëü1"/>
    <w:basedOn w:val="Normal"/>
    <w:uiPriority w:val="99"/>
    <w:rsid w:val="00EF6150"/>
    <w:pPr>
      <w:spacing w:after="0" w:line="288" w:lineRule="auto"/>
    </w:pPr>
    <w:rPr>
      <w:rFonts w:ascii="Times New Roman" w:hAnsi="Times New Roman"/>
      <w:sz w:val="28"/>
      <w:szCs w:val="20"/>
      <w:lang w:eastAsia="ru-RU"/>
    </w:rPr>
  </w:style>
  <w:style w:type="paragraph" w:styleId="BodyText2">
    <w:name w:val="Body Text 2"/>
    <w:basedOn w:val="Normal"/>
    <w:link w:val="BodyText2Char1"/>
    <w:uiPriority w:val="99"/>
    <w:rsid w:val="00AB025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03792"/>
    <w:rPr>
      <w:rFonts w:cs="Times New Roman"/>
      <w:lang w:eastAsia="en-US"/>
    </w:rPr>
  </w:style>
  <w:style w:type="character" w:customStyle="1" w:styleId="BodyText2Char1">
    <w:name w:val="Body Text 2 Char1"/>
    <w:basedOn w:val="DefaultParagraphFont"/>
    <w:link w:val="BodyText2"/>
    <w:uiPriority w:val="99"/>
    <w:locked/>
    <w:rsid w:val="00AB025B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a">
    <w:name w:val="Знак Знак Знак"/>
    <w:basedOn w:val="DefaultParagraphFont"/>
    <w:uiPriority w:val="99"/>
    <w:rsid w:val="00EB108F"/>
    <w:rPr>
      <w:rFonts w:cs="Times New Roman"/>
      <w:i/>
      <w:sz w:val="32"/>
      <w:lang w:val="ru-RU" w:eastAsia="ru-RU" w:bidi="ar-SA"/>
    </w:rPr>
  </w:style>
  <w:style w:type="character" w:customStyle="1" w:styleId="10">
    <w:name w:val="Знак Знак Знак1"/>
    <w:basedOn w:val="DefaultParagraphFont"/>
    <w:uiPriority w:val="99"/>
    <w:rsid w:val="00BD5686"/>
    <w:rPr>
      <w:rFonts w:cs="Times New Roman"/>
      <w:i/>
      <w:sz w:val="32"/>
      <w:lang w:val="ru-RU" w:eastAsia="ru-RU" w:bidi="ar-SA"/>
    </w:rPr>
  </w:style>
  <w:style w:type="character" w:customStyle="1" w:styleId="11">
    <w:name w:val="Знак Знак1"/>
    <w:basedOn w:val="DefaultParagraphFont"/>
    <w:uiPriority w:val="99"/>
    <w:rsid w:val="00FD2A6C"/>
    <w:rPr>
      <w:rFonts w:cs="Times New Roman"/>
      <w:sz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33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9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9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9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9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9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9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9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6</Pages>
  <Words>1303</Words>
  <Characters>7433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10</dc:title>
  <dc:subject/>
  <dc:creator>gela.gerasimova</dc:creator>
  <cp:keywords/>
  <dc:description/>
  <cp:lastModifiedBy>inf</cp:lastModifiedBy>
  <cp:revision>51</cp:revision>
  <cp:lastPrinted>2015-09-17T13:03:00Z</cp:lastPrinted>
  <dcterms:created xsi:type="dcterms:W3CDTF">2018-10-12T10:33:00Z</dcterms:created>
  <dcterms:modified xsi:type="dcterms:W3CDTF">2018-10-12T12:13:00Z</dcterms:modified>
</cp:coreProperties>
</file>